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654AB" w:rsidRDefault="002654AB" w14:paraId="7AAD6F07" w14:textId="77777777">
      <w:pPr>
        <w15:collapsed w:val="false"/>
      </w:pPr>
      <w:bookmarkStart w:name="_GoBack" w:id="0"/>
      <w:bookmarkEnd w:id="0"/>
    </w:p>
    <w:p w:rsidR="002654AB" w:rsidRDefault="002654AB" w14:paraId="6A8951E2" w14:textId="77777777"/>
    <w:p w:rsidRPr="004B500C" w:rsidR="006A5E5B" w:rsidRDefault="00917194" w14:paraId="31172C23" w14:textId="77777777">
      <w:pPr>
        <w:rPr>
          <w:rFonts w:ascii="Arial" w:hAnsi="Arial" w:cs="Arial"/>
        </w:rPr>
      </w:pPr>
      <w:r w:rsidRPr="004B500C">
        <w:rPr>
          <w:rFonts w:ascii="Arial" w:hAnsi="Arial" w:cs="Arial"/>
        </w:rPr>
        <w:t>REPUBLIKA HRVATSKA</w:t>
      </w:r>
    </w:p>
    <w:p w:rsidRPr="004B500C" w:rsidR="006921B7" w:rsidRDefault="00917194" w14:paraId="6104F6CE" w14:textId="77777777">
      <w:pPr>
        <w:rPr>
          <w:rFonts w:ascii="Arial" w:hAnsi="Arial" w:cs="Arial"/>
        </w:rPr>
      </w:pPr>
      <w:r w:rsidRPr="004B500C">
        <w:rPr>
          <w:rFonts w:ascii="Arial" w:hAnsi="Arial" w:cs="Arial"/>
        </w:rPr>
        <w:t>TRG</w:t>
      </w:r>
      <w:r w:rsidRPr="004B500C" w:rsidR="00471A6A">
        <w:rPr>
          <w:rFonts w:ascii="Arial" w:hAnsi="Arial" w:cs="Arial"/>
        </w:rPr>
        <w:t>O</w:t>
      </w:r>
      <w:r w:rsidRPr="004B500C">
        <w:rPr>
          <w:rFonts w:ascii="Arial" w:hAnsi="Arial" w:cs="Arial"/>
        </w:rPr>
        <w:t xml:space="preserve">VAČKI SUD U </w:t>
      </w:r>
      <w:r w:rsidRPr="004B500C" w:rsidR="00161DA9">
        <w:rPr>
          <w:rFonts w:ascii="Arial" w:hAnsi="Arial" w:cs="Arial"/>
        </w:rPr>
        <w:t>PAZINU</w:t>
      </w:r>
    </w:p>
    <w:p w:rsidRPr="004B500C" w:rsidR="00917194" w:rsidP="00971186" w:rsidRDefault="006921B7" w14:paraId="167D309A" w14:textId="77777777">
      <w:pPr>
        <w:jc w:val="right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>
        <w:rPr>
          <w:rFonts w:ascii="Arial" w:hAnsi="Arial" w:cs="Arial"/>
        </w:rPr>
        <w:tab/>
        <w:t xml:space="preserve">                                   Po</w:t>
      </w:r>
      <w:r w:rsidRPr="004B500C" w:rsidR="00437A6F">
        <w:rPr>
          <w:rFonts w:ascii="Arial" w:hAnsi="Arial" w:cs="Arial"/>
        </w:rPr>
        <w:t>sl.</w:t>
      </w:r>
      <w:r w:rsidRPr="004B500C" w:rsidR="00917194">
        <w:rPr>
          <w:rFonts w:ascii="Arial" w:hAnsi="Arial" w:cs="Arial"/>
        </w:rPr>
        <w:t xml:space="preserve"> br</w:t>
      </w:r>
      <w:r w:rsidRPr="004B500C" w:rsidR="001409EC">
        <w:rPr>
          <w:rFonts w:ascii="Arial" w:hAnsi="Arial" w:cs="Arial"/>
        </w:rPr>
        <w:t>oj: 4</w:t>
      </w:r>
      <w:r w:rsidRPr="004B500C" w:rsidR="00917194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St</w:t>
      </w:r>
      <w:r w:rsidRPr="004B500C" w:rsidR="005662D8">
        <w:rPr>
          <w:rFonts w:ascii="Arial" w:hAnsi="Arial" w:cs="Arial"/>
        </w:rPr>
        <w:t>-</w:t>
      </w:r>
      <w:r w:rsidR="004A3F13">
        <w:rPr>
          <w:rFonts w:ascii="Arial" w:hAnsi="Arial" w:cs="Arial"/>
        </w:rPr>
        <w:t>393/2022-100</w:t>
      </w:r>
    </w:p>
    <w:p w:rsidRPr="004B500C" w:rsidR="001C4B0F" w:rsidP="00917194" w:rsidRDefault="001C4B0F" w14:paraId="5BBE4FC5" w14:textId="77777777">
      <w:pPr>
        <w:jc w:val="center"/>
        <w:rPr>
          <w:rFonts w:ascii="Arial" w:hAnsi="Arial" w:cs="Arial"/>
          <w:b/>
        </w:rPr>
      </w:pPr>
    </w:p>
    <w:p w:rsidRPr="004B500C" w:rsidR="001C4B0F" w:rsidP="00917194" w:rsidRDefault="001C4B0F" w14:paraId="2F0731E0" w14:textId="77777777">
      <w:pPr>
        <w:jc w:val="center"/>
        <w:rPr>
          <w:rFonts w:ascii="Arial" w:hAnsi="Arial" w:cs="Arial"/>
          <w:b/>
        </w:rPr>
      </w:pPr>
    </w:p>
    <w:p w:rsidRPr="004B500C" w:rsidR="001C4B0F" w:rsidP="00917194" w:rsidRDefault="001C4B0F" w14:paraId="42113B23" w14:textId="77777777">
      <w:pPr>
        <w:jc w:val="center"/>
        <w:rPr>
          <w:rFonts w:ascii="Arial" w:hAnsi="Arial" w:cs="Arial"/>
          <w:b/>
        </w:rPr>
      </w:pPr>
    </w:p>
    <w:p w:rsidRPr="004B500C" w:rsidR="00917194" w:rsidP="00917194" w:rsidRDefault="00917194" w14:paraId="2A16829C" w14:textId="77777777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ZAPISNIK</w:t>
      </w:r>
    </w:p>
    <w:p w:rsidRPr="004B500C" w:rsidR="00917194" w:rsidP="00917194" w:rsidRDefault="00917194" w14:paraId="3C9D6CCB" w14:textId="77777777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(ispitno ročište)</w:t>
      </w:r>
    </w:p>
    <w:p w:rsidRPr="004B500C" w:rsidR="00917194" w:rsidP="00917194" w:rsidRDefault="00917194" w14:paraId="7E638494" w14:textId="77777777">
      <w:pPr>
        <w:jc w:val="center"/>
        <w:rPr>
          <w:rFonts w:ascii="Arial" w:hAnsi="Arial" w:cs="Arial"/>
          <w:b/>
        </w:rPr>
      </w:pPr>
    </w:p>
    <w:p w:rsidRPr="004B500C" w:rsidR="00917194" w:rsidP="00917194" w:rsidRDefault="007C6736" w14:paraId="4AE223FE" w14:textId="77777777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>o</w:t>
      </w:r>
      <w:r w:rsidRPr="004B500C" w:rsidR="00250C34">
        <w:rPr>
          <w:rFonts w:ascii="Arial" w:hAnsi="Arial" w:cs="Arial"/>
        </w:rPr>
        <w:t>držano</w:t>
      </w:r>
      <w:r w:rsidRPr="004B500C" w:rsidR="00917194">
        <w:rPr>
          <w:rFonts w:ascii="Arial" w:hAnsi="Arial" w:cs="Arial"/>
        </w:rPr>
        <w:t xml:space="preserve"> dana</w:t>
      </w:r>
      <w:r w:rsidRPr="004B500C" w:rsidR="00C875BC">
        <w:rPr>
          <w:rFonts w:ascii="Arial" w:hAnsi="Arial" w:cs="Arial"/>
        </w:rPr>
        <w:t xml:space="preserve"> </w:t>
      </w:r>
      <w:r w:rsidR="004A3F13">
        <w:rPr>
          <w:rFonts w:ascii="Arial" w:hAnsi="Arial" w:cs="Arial"/>
        </w:rPr>
        <w:t>19</w:t>
      </w:r>
      <w:r w:rsidRPr="004B500C" w:rsidR="00FB7CEF">
        <w:rPr>
          <w:rFonts w:ascii="Arial" w:hAnsi="Arial" w:cs="Arial"/>
        </w:rPr>
        <w:t xml:space="preserve">. </w:t>
      </w:r>
      <w:r w:rsidR="004A3F13">
        <w:rPr>
          <w:rFonts w:ascii="Arial" w:hAnsi="Arial" w:cs="Arial"/>
        </w:rPr>
        <w:t>siječnja</w:t>
      </w:r>
      <w:r w:rsidR="00CB7A6D">
        <w:rPr>
          <w:rFonts w:ascii="Arial" w:hAnsi="Arial" w:cs="Arial"/>
        </w:rPr>
        <w:t xml:space="preserve"> </w:t>
      </w:r>
      <w:r w:rsidRPr="004B500C" w:rsidR="001409EC">
        <w:rPr>
          <w:rFonts w:ascii="Arial" w:hAnsi="Arial" w:cs="Arial"/>
        </w:rPr>
        <w:t>20</w:t>
      </w:r>
      <w:r w:rsidRPr="004B500C" w:rsidR="00A57AAC">
        <w:rPr>
          <w:rFonts w:ascii="Arial" w:hAnsi="Arial" w:cs="Arial"/>
        </w:rPr>
        <w:t>2</w:t>
      </w:r>
      <w:r w:rsidR="004A3F13">
        <w:rPr>
          <w:rFonts w:ascii="Arial" w:hAnsi="Arial" w:cs="Arial"/>
        </w:rPr>
        <w:t>3</w:t>
      </w:r>
      <w:r w:rsidRPr="004B500C" w:rsidR="006921B7">
        <w:rPr>
          <w:rFonts w:ascii="Arial" w:hAnsi="Arial" w:cs="Arial"/>
        </w:rPr>
        <w:t xml:space="preserve">. </w:t>
      </w:r>
      <w:r w:rsidRPr="004B500C" w:rsidR="00917194">
        <w:rPr>
          <w:rFonts w:ascii="Arial" w:hAnsi="Arial" w:cs="Arial"/>
        </w:rPr>
        <w:t>godine</w:t>
      </w:r>
      <w:r w:rsidRPr="004B500C" w:rsidR="001409EC">
        <w:rPr>
          <w:rFonts w:ascii="Arial" w:hAnsi="Arial" w:cs="Arial"/>
        </w:rPr>
        <w:t xml:space="preserve"> u </w:t>
      </w:r>
      <w:r w:rsidR="004A3F13">
        <w:rPr>
          <w:rFonts w:ascii="Arial" w:hAnsi="Arial" w:cs="Arial"/>
        </w:rPr>
        <w:t>13</w:t>
      </w:r>
      <w:r w:rsidR="000D056B">
        <w:rPr>
          <w:rFonts w:ascii="Arial" w:hAnsi="Arial" w:cs="Arial"/>
        </w:rPr>
        <w:t>,00</w:t>
      </w:r>
      <w:r w:rsidRPr="004B500C" w:rsidR="001409EC">
        <w:rPr>
          <w:rFonts w:ascii="Arial" w:hAnsi="Arial" w:cs="Arial"/>
        </w:rPr>
        <w:t xml:space="preserve"> sati</w:t>
      </w:r>
      <w:r w:rsidRPr="004B500C" w:rsidR="00917194">
        <w:rPr>
          <w:rFonts w:ascii="Arial" w:hAnsi="Arial" w:cs="Arial"/>
        </w:rPr>
        <w:t xml:space="preserve"> na Trgovačkom sudu u </w:t>
      </w:r>
      <w:r w:rsidRPr="004B500C" w:rsidR="006921B7">
        <w:rPr>
          <w:rFonts w:ascii="Arial" w:hAnsi="Arial" w:cs="Arial"/>
        </w:rPr>
        <w:t xml:space="preserve">Pazinu, </w:t>
      </w:r>
    </w:p>
    <w:p w:rsidRPr="005328B9" w:rsidR="00CB7A6D" w:rsidP="00CB7A6D" w:rsidRDefault="00917194" w14:paraId="608B956C" w14:textId="77777777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</w:rPr>
        <w:t xml:space="preserve">u stečajnom postupku nad stečajnim dužnikom </w:t>
      </w:r>
      <w:r w:rsidRPr="004A3F13" w:rsidR="004A3F13">
        <w:rPr>
          <w:rFonts w:ascii="Arial" w:hAnsi="Arial" w:cs="Arial"/>
        </w:rPr>
        <w:t>ULJANIK SHIPBUILDING COMPUTER SISTEMS d.o.o. „u stečaju“, Rijeka, Trg Svete Barbare 1, OIB: 91625655975</w:t>
      </w:r>
    </w:p>
    <w:p w:rsidRPr="004B500C" w:rsidR="00B0140C" w:rsidP="008B4D06" w:rsidRDefault="00B0140C" w14:paraId="65F03B61" w14:textId="77777777">
      <w:pPr>
        <w:jc w:val="center"/>
        <w:rPr>
          <w:rFonts w:ascii="Arial" w:hAnsi="Arial" w:cs="Arial"/>
          <w:b/>
        </w:rPr>
      </w:pPr>
    </w:p>
    <w:p w:rsidRPr="004B500C" w:rsidR="008B4D06" w:rsidP="008B4D06" w:rsidRDefault="008B4D06" w14:paraId="4C22EEB3" w14:textId="77777777">
      <w:pPr>
        <w:jc w:val="center"/>
        <w:rPr>
          <w:rFonts w:ascii="Arial" w:hAnsi="Arial" w:cs="Arial"/>
          <w:b/>
        </w:rPr>
      </w:pPr>
    </w:p>
    <w:p w:rsidRPr="004B500C" w:rsidR="008B4D06" w:rsidP="008B4D06" w:rsidRDefault="008B4D06" w14:paraId="732C2988" w14:textId="77777777">
      <w:pPr>
        <w:jc w:val="center"/>
        <w:rPr>
          <w:rFonts w:ascii="Arial" w:hAnsi="Arial" w:cs="Arial"/>
        </w:rPr>
      </w:pPr>
    </w:p>
    <w:p w:rsidRPr="004B500C" w:rsidR="00917194" w:rsidP="00917194" w:rsidRDefault="009C654A" w14:paraId="004244D1" w14:textId="77777777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STEČAJNA SUTKINJA: </w:t>
      </w:r>
      <w:r w:rsidRPr="004B500C" w:rsidR="001409EC">
        <w:rPr>
          <w:rFonts w:ascii="Arial" w:hAnsi="Arial" w:cs="Arial"/>
        </w:rPr>
        <w:t>Tijana Licul</w:t>
      </w:r>
    </w:p>
    <w:p w:rsidRPr="004B500C" w:rsidR="00917194" w:rsidP="00917194" w:rsidRDefault="009C654A" w14:paraId="0956A387" w14:textId="77777777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ZAPISNIČARKA: </w:t>
      </w:r>
      <w:r w:rsidRPr="004B500C" w:rsidR="00FB7CEF">
        <w:rPr>
          <w:rFonts w:ascii="Arial" w:hAnsi="Arial" w:cs="Arial"/>
        </w:rPr>
        <w:t xml:space="preserve">Sanja </w:t>
      </w:r>
      <w:r w:rsidRPr="004B500C" w:rsidR="007D203F">
        <w:rPr>
          <w:rFonts w:ascii="Arial" w:hAnsi="Arial" w:cs="Arial"/>
        </w:rPr>
        <w:t>Prodan</w:t>
      </w:r>
    </w:p>
    <w:p w:rsidRPr="004B500C" w:rsidR="006921B7" w:rsidP="00917194" w:rsidRDefault="006921B7" w14:paraId="5BCC1BDA" w14:textId="77777777">
      <w:pPr>
        <w:jc w:val="both"/>
        <w:rPr>
          <w:rFonts w:ascii="Arial" w:hAnsi="Arial" w:cs="Arial"/>
        </w:rPr>
      </w:pPr>
    </w:p>
    <w:p w:rsidRPr="004B500C" w:rsidR="00917194" w:rsidP="00917194" w:rsidRDefault="009C654A" w14:paraId="4055700C" w14:textId="77777777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UPRAVITELJ: </w:t>
      </w:r>
      <w:r w:rsidR="004A3F13">
        <w:rPr>
          <w:rFonts w:ascii="Arial" w:hAnsi="Arial" w:cs="Arial"/>
        </w:rPr>
        <w:t>Alein Khan</w:t>
      </w:r>
      <w:r w:rsidRPr="004B500C" w:rsidR="008B4D06">
        <w:rPr>
          <w:rFonts w:ascii="Arial" w:hAnsi="Arial" w:cs="Arial"/>
        </w:rPr>
        <w:t xml:space="preserve"> </w:t>
      </w:r>
    </w:p>
    <w:p w:rsidRPr="004B500C" w:rsidR="008B4D06" w:rsidP="00917194" w:rsidRDefault="008B4D06" w14:paraId="28B86290" w14:textId="77777777">
      <w:pPr>
        <w:jc w:val="both"/>
        <w:rPr>
          <w:rFonts w:ascii="Arial" w:hAnsi="Arial" w:cs="Arial"/>
        </w:rPr>
      </w:pPr>
    </w:p>
    <w:p w:rsidRPr="004B500C" w:rsidR="008B4D06" w:rsidP="00917194" w:rsidRDefault="008B4D06" w14:paraId="44A9FEDC" w14:textId="77777777">
      <w:pPr>
        <w:jc w:val="both"/>
        <w:rPr>
          <w:rFonts w:ascii="Arial" w:hAnsi="Arial" w:cs="Arial"/>
        </w:rPr>
      </w:pPr>
    </w:p>
    <w:p w:rsidRPr="004B500C" w:rsidR="008B4D06" w:rsidP="00917194" w:rsidRDefault="008B4D06" w14:paraId="48A321E0" w14:textId="77777777">
      <w:pPr>
        <w:jc w:val="both"/>
        <w:rPr>
          <w:rFonts w:ascii="Arial" w:hAnsi="Arial" w:cs="Arial"/>
        </w:rPr>
      </w:pPr>
    </w:p>
    <w:p w:rsidRPr="004B500C" w:rsidR="00917194" w:rsidP="00917194" w:rsidRDefault="001226A0" w14:paraId="3557740E" w14:textId="77777777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Početak u </w:t>
      </w:r>
      <w:r w:rsidR="004A3F13">
        <w:rPr>
          <w:rFonts w:ascii="Arial" w:hAnsi="Arial" w:cs="Arial"/>
        </w:rPr>
        <w:t>13</w:t>
      </w:r>
      <w:r w:rsidR="00576D1E">
        <w:rPr>
          <w:rFonts w:ascii="Arial" w:hAnsi="Arial" w:cs="Arial"/>
        </w:rPr>
        <w:t>,00</w:t>
      </w:r>
      <w:r w:rsidRPr="004B500C" w:rsidR="007D203F">
        <w:rPr>
          <w:rFonts w:ascii="Arial" w:hAnsi="Arial" w:cs="Arial"/>
        </w:rPr>
        <w:t xml:space="preserve"> </w:t>
      </w:r>
      <w:r w:rsidRPr="004B500C" w:rsidR="006921B7">
        <w:rPr>
          <w:rFonts w:ascii="Arial" w:hAnsi="Arial" w:cs="Arial"/>
        </w:rPr>
        <w:t xml:space="preserve"> sati</w:t>
      </w:r>
    </w:p>
    <w:p w:rsidRPr="004B500C" w:rsidR="00917194" w:rsidP="00917194" w:rsidRDefault="00917194" w14:paraId="770C0337" w14:textId="77777777">
      <w:pPr>
        <w:jc w:val="center"/>
        <w:rPr>
          <w:rFonts w:ascii="Arial" w:hAnsi="Arial" w:cs="Arial"/>
        </w:rPr>
      </w:pPr>
    </w:p>
    <w:p w:rsidRPr="004B500C" w:rsidR="00993A48" w:rsidP="00917194" w:rsidRDefault="00917194" w14:paraId="22E455C9" w14:textId="77777777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  <w:t xml:space="preserve">Utvrđuje se da su na današnje ročište </w:t>
      </w:r>
      <w:r w:rsidRPr="004B500C" w:rsidR="006101BA">
        <w:rPr>
          <w:rFonts w:ascii="Arial" w:hAnsi="Arial" w:cs="Arial"/>
        </w:rPr>
        <w:t xml:space="preserve">pristupili: </w:t>
      </w:r>
    </w:p>
    <w:p w:rsidR="00576D1E" w:rsidP="004B500C" w:rsidRDefault="006101BA" w14:paraId="2CBBBCCA" w14:textId="1D45792F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  <w:t>1/</w:t>
      </w:r>
      <w:r w:rsidRPr="004B500C" w:rsidR="00492A10">
        <w:rPr>
          <w:rFonts w:ascii="Arial" w:hAnsi="Arial" w:cs="Arial"/>
        </w:rPr>
        <w:t xml:space="preserve"> za vjerovnika </w:t>
      </w:r>
      <w:r w:rsidR="00482E08">
        <w:rPr>
          <w:rFonts w:ascii="Arial" w:hAnsi="Arial" w:cs="Arial"/>
        </w:rPr>
        <w:t>RH – Željko Perčinlić, ŽDO u Puli</w:t>
      </w:r>
    </w:p>
    <w:p w:rsidR="00F54A00" w:rsidP="00CB7A6D" w:rsidRDefault="00F54A00" w14:paraId="394650C6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4B500C" w:rsidR="007709E2" w:rsidP="00917194" w:rsidRDefault="007709E2" w14:paraId="59958908" w14:textId="77777777">
      <w:pPr>
        <w:jc w:val="both"/>
        <w:rPr>
          <w:rFonts w:ascii="Arial" w:hAnsi="Arial" w:cs="Arial"/>
        </w:rPr>
      </w:pPr>
    </w:p>
    <w:p w:rsidRPr="004B500C" w:rsidR="00250C34" w:rsidP="00993A48" w:rsidRDefault="00250C34" w14:paraId="58B6CE39" w14:textId="77777777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Stečajni sudac otvara raspravu i objavljuje da je predmet današnjeg ročišta ispitivanje prijavljenih tražbina, prema iznosima i redu kako su unesene u tablicu koju je su</w:t>
      </w:r>
      <w:r w:rsidRPr="004B500C" w:rsidR="005075B2">
        <w:rPr>
          <w:rFonts w:ascii="Arial" w:hAnsi="Arial" w:cs="Arial"/>
        </w:rPr>
        <w:t xml:space="preserve">du dostavio stečajni upravitelj, a koja je objavljena i na e-oglasnoj ploči suda. </w:t>
      </w:r>
    </w:p>
    <w:p w:rsidRPr="004B500C" w:rsidR="00250C34" w:rsidP="00250C34" w:rsidRDefault="00250C34" w14:paraId="78124422" w14:textId="77777777">
      <w:pPr>
        <w:ind w:firstLine="720"/>
        <w:jc w:val="both"/>
        <w:rPr>
          <w:rFonts w:ascii="Arial" w:hAnsi="Arial" w:cs="Arial"/>
        </w:rPr>
      </w:pPr>
    </w:p>
    <w:p w:rsidRPr="004B500C" w:rsidR="00250C34" w:rsidP="00250C34" w:rsidRDefault="00250C34" w14:paraId="6FCCCDFA" w14:textId="77777777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upozorava vjerovnike čije će tražbine biti utvrđene na današnjem ročištu, da o tome neće biti posebno obaviješteni. Oni mogu na svoj trošak tražiti da im se izda ovjerovljeni izvadak rješenja (čl. </w:t>
      </w:r>
      <w:r w:rsidRPr="004B500C" w:rsidR="00664B98">
        <w:rPr>
          <w:rFonts w:ascii="Arial" w:hAnsi="Arial" w:cs="Arial"/>
        </w:rPr>
        <w:t>265</w:t>
      </w:r>
      <w:r w:rsidRPr="004B500C">
        <w:rPr>
          <w:rFonts w:ascii="Arial" w:hAnsi="Arial" w:cs="Arial"/>
        </w:rPr>
        <w:t>. st. 4. S</w:t>
      </w:r>
      <w:r w:rsidRPr="004B500C" w:rsidR="00664B98">
        <w:rPr>
          <w:rFonts w:ascii="Arial" w:hAnsi="Arial" w:cs="Arial"/>
        </w:rPr>
        <w:t>tečajni zakon (Narodne novine broj 71/15, dalje: S</w:t>
      </w:r>
      <w:r w:rsidRPr="004B500C">
        <w:rPr>
          <w:rFonts w:ascii="Arial" w:hAnsi="Arial" w:cs="Arial"/>
        </w:rPr>
        <w:t>Z).</w:t>
      </w:r>
    </w:p>
    <w:p w:rsidRPr="004B500C" w:rsidR="00250C34" w:rsidP="00250C34" w:rsidRDefault="00250C34" w14:paraId="1F06D2F4" w14:textId="77777777">
      <w:pPr>
        <w:ind w:firstLine="720"/>
        <w:jc w:val="both"/>
        <w:rPr>
          <w:rFonts w:ascii="Arial" w:hAnsi="Arial" w:cs="Arial"/>
        </w:rPr>
      </w:pPr>
    </w:p>
    <w:p w:rsidRPr="004B500C" w:rsidR="00250C34" w:rsidP="00250C34" w:rsidRDefault="00250C34" w14:paraId="63D79A1A" w14:textId="77777777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Tražbine koje </w:t>
      </w:r>
      <w:r w:rsidRPr="004B500C" w:rsidR="00664B98">
        <w:rPr>
          <w:rFonts w:ascii="Arial" w:hAnsi="Arial" w:cs="Arial"/>
        </w:rPr>
        <w:t xml:space="preserve">će </w:t>
      </w:r>
      <w:r w:rsidRPr="004B500C">
        <w:rPr>
          <w:rFonts w:ascii="Arial" w:hAnsi="Arial" w:cs="Arial"/>
        </w:rPr>
        <w:t>osporili stečajni upravitelj</w:t>
      </w:r>
      <w:r w:rsidRPr="004B500C" w:rsidR="003D6958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ili koji od stečajnih vjerovnika</w:t>
      </w:r>
      <w:r w:rsidRPr="004B500C" w:rsidR="003D6958">
        <w:rPr>
          <w:rFonts w:ascii="Arial" w:hAnsi="Arial" w:cs="Arial"/>
        </w:rPr>
        <w:t xml:space="preserve"> posebno će se raspraviti. </w:t>
      </w:r>
      <w:r w:rsidRPr="004B500C">
        <w:rPr>
          <w:rFonts w:ascii="Arial" w:hAnsi="Arial" w:cs="Arial"/>
        </w:rPr>
        <w:t>Razlučna</w:t>
      </w:r>
      <w:r w:rsidRPr="004B500C" w:rsidR="003D6958">
        <w:rPr>
          <w:rFonts w:ascii="Arial" w:hAnsi="Arial" w:cs="Arial"/>
        </w:rPr>
        <w:t xml:space="preserve"> i izlučna</w:t>
      </w:r>
      <w:r w:rsidRPr="004B500C">
        <w:rPr>
          <w:rFonts w:ascii="Arial" w:hAnsi="Arial" w:cs="Arial"/>
        </w:rPr>
        <w:t xml:space="preserve"> prava nisu predmet ispitivanja (čl. </w:t>
      </w:r>
      <w:r w:rsidRPr="004B500C" w:rsidR="003D6958">
        <w:rPr>
          <w:rFonts w:ascii="Arial" w:hAnsi="Arial" w:cs="Arial"/>
        </w:rPr>
        <w:t>260.</w:t>
      </w:r>
      <w:r w:rsidRPr="004B500C">
        <w:rPr>
          <w:rFonts w:ascii="Arial" w:hAnsi="Arial" w:cs="Arial"/>
        </w:rPr>
        <w:t xml:space="preserve"> st. 3. i 4. SZ).</w:t>
      </w:r>
    </w:p>
    <w:p w:rsidRPr="004B500C" w:rsidR="00250C34" w:rsidP="00250C34" w:rsidRDefault="00250C34" w14:paraId="613FD1E0" w14:textId="77777777">
      <w:pPr>
        <w:ind w:firstLine="720"/>
        <w:jc w:val="both"/>
        <w:rPr>
          <w:rFonts w:ascii="Arial" w:hAnsi="Arial" w:cs="Arial"/>
        </w:rPr>
      </w:pPr>
    </w:p>
    <w:p w:rsidRPr="004B500C" w:rsidR="003D6958" w:rsidP="00250C34" w:rsidRDefault="00250C34" w14:paraId="686376EF" w14:textId="77777777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Utvrđuje se da je poziv vjerovnicima za današnje ispitno ročište javno objavljen </w:t>
      </w:r>
      <w:r w:rsidRPr="004B500C" w:rsidR="00E30E7C">
        <w:rPr>
          <w:rFonts w:ascii="Arial" w:hAnsi="Arial" w:cs="Arial"/>
        </w:rPr>
        <w:t xml:space="preserve">putem e-oglasne ploče dana </w:t>
      </w:r>
      <w:r w:rsidR="004A3F13">
        <w:rPr>
          <w:rFonts w:ascii="Arial" w:hAnsi="Arial" w:cs="Arial"/>
        </w:rPr>
        <w:t>7. studenog</w:t>
      </w:r>
      <w:r w:rsidR="004B500C">
        <w:rPr>
          <w:rFonts w:ascii="Arial" w:hAnsi="Arial" w:cs="Arial"/>
        </w:rPr>
        <w:t xml:space="preserve"> </w:t>
      </w:r>
      <w:r w:rsidRPr="004B500C" w:rsidR="003D6958">
        <w:rPr>
          <w:rFonts w:ascii="Arial" w:hAnsi="Arial" w:cs="Arial"/>
        </w:rPr>
        <w:t>20</w:t>
      </w:r>
      <w:r w:rsidRPr="004B500C" w:rsidR="00AD2849">
        <w:rPr>
          <w:rFonts w:ascii="Arial" w:hAnsi="Arial" w:cs="Arial"/>
        </w:rPr>
        <w:t>2</w:t>
      </w:r>
      <w:r w:rsidR="004A3F13">
        <w:rPr>
          <w:rFonts w:ascii="Arial" w:hAnsi="Arial" w:cs="Arial"/>
        </w:rPr>
        <w:t>2</w:t>
      </w:r>
      <w:r w:rsidRPr="004B500C" w:rsidR="004C7B5F">
        <w:rPr>
          <w:rFonts w:ascii="Arial" w:hAnsi="Arial" w:cs="Arial"/>
        </w:rPr>
        <w:t>. godine</w:t>
      </w:r>
      <w:r w:rsidRPr="004B500C" w:rsidR="007D203F">
        <w:rPr>
          <w:rFonts w:ascii="Arial" w:hAnsi="Arial" w:cs="Arial"/>
        </w:rPr>
        <w:t>.</w:t>
      </w:r>
    </w:p>
    <w:p w:rsidRPr="004B500C" w:rsidR="003D6958" w:rsidP="00250C34" w:rsidRDefault="003D6958" w14:paraId="4AD692A1" w14:textId="77777777">
      <w:pPr>
        <w:ind w:firstLine="720"/>
        <w:jc w:val="both"/>
        <w:rPr>
          <w:rFonts w:ascii="Arial" w:hAnsi="Arial" w:cs="Arial"/>
        </w:rPr>
      </w:pPr>
    </w:p>
    <w:p w:rsidRPr="004B500C" w:rsidR="009D6210" w:rsidP="00FB7CEF" w:rsidRDefault="009D6210" w14:paraId="24C4023B" w14:textId="77777777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je stečajn</w:t>
      </w:r>
      <w:r w:rsidR="004B500C">
        <w:rPr>
          <w:rFonts w:ascii="Arial" w:hAnsi="Arial" w:cs="Arial"/>
        </w:rPr>
        <w:t>i u</w:t>
      </w:r>
      <w:r w:rsidRPr="004B500C" w:rsidR="002A667B">
        <w:rPr>
          <w:rFonts w:ascii="Arial" w:hAnsi="Arial" w:cs="Arial"/>
        </w:rPr>
        <w:t>pravitelj</w:t>
      </w:r>
      <w:r w:rsidR="004B500C">
        <w:rPr>
          <w:rFonts w:ascii="Arial" w:hAnsi="Arial" w:cs="Arial"/>
        </w:rPr>
        <w:t xml:space="preserve"> </w:t>
      </w:r>
      <w:r w:rsidR="004A3F13">
        <w:rPr>
          <w:rFonts w:ascii="Arial" w:hAnsi="Arial" w:cs="Arial"/>
        </w:rPr>
        <w:t>Alein Khan 28</w:t>
      </w:r>
      <w:r w:rsidR="00576D1E">
        <w:rPr>
          <w:rFonts w:ascii="Arial" w:hAnsi="Arial" w:cs="Arial"/>
        </w:rPr>
        <w:t xml:space="preserve">. </w:t>
      </w:r>
      <w:r w:rsidR="004A3F13">
        <w:rPr>
          <w:rFonts w:ascii="Arial" w:hAnsi="Arial" w:cs="Arial"/>
        </w:rPr>
        <w:t xml:space="preserve">prosinca </w:t>
      </w:r>
      <w:r w:rsidRPr="004B500C" w:rsidR="00DC6C4F">
        <w:rPr>
          <w:rFonts w:ascii="Arial" w:hAnsi="Arial" w:cs="Arial"/>
        </w:rPr>
        <w:t>20</w:t>
      </w:r>
      <w:r w:rsidRPr="004B500C" w:rsidR="00A57AAC">
        <w:rPr>
          <w:rFonts w:ascii="Arial" w:hAnsi="Arial" w:cs="Arial"/>
        </w:rPr>
        <w:t>2</w:t>
      </w:r>
      <w:r w:rsidR="005328B9">
        <w:rPr>
          <w:rFonts w:ascii="Arial" w:hAnsi="Arial" w:cs="Arial"/>
        </w:rPr>
        <w:t>2</w:t>
      </w:r>
      <w:r w:rsidRPr="004B500C" w:rsidR="00DC6C4F">
        <w:rPr>
          <w:rFonts w:ascii="Arial" w:hAnsi="Arial" w:cs="Arial"/>
        </w:rPr>
        <w:t xml:space="preserve">. godine </w:t>
      </w:r>
      <w:r w:rsidRPr="004B500C" w:rsidR="00993A48">
        <w:rPr>
          <w:rFonts w:ascii="Arial" w:hAnsi="Arial" w:cs="Arial"/>
        </w:rPr>
        <w:t>dostavi</w:t>
      </w:r>
      <w:r w:rsidR="005328B9">
        <w:rPr>
          <w:rFonts w:ascii="Arial" w:hAnsi="Arial" w:cs="Arial"/>
        </w:rPr>
        <w:t>o</w:t>
      </w:r>
      <w:r w:rsidRPr="004B500C" w:rsidR="00FC3EF1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 xml:space="preserve">sudu izvješće za ispitno ročište koje je objavljeno na e-oglasnoj ploči suda </w:t>
      </w:r>
      <w:r w:rsidR="004A3F13">
        <w:rPr>
          <w:rFonts w:ascii="Arial" w:hAnsi="Arial" w:cs="Arial"/>
        </w:rPr>
        <w:t>29</w:t>
      </w:r>
      <w:r w:rsidR="005328B9">
        <w:rPr>
          <w:rFonts w:ascii="Arial" w:hAnsi="Arial" w:cs="Arial"/>
        </w:rPr>
        <w:t xml:space="preserve">. </w:t>
      </w:r>
      <w:r w:rsidR="004A3F13">
        <w:rPr>
          <w:rFonts w:ascii="Arial" w:hAnsi="Arial" w:cs="Arial"/>
        </w:rPr>
        <w:t>prosinca</w:t>
      </w:r>
      <w:r w:rsidR="005328B9">
        <w:rPr>
          <w:rFonts w:ascii="Arial" w:hAnsi="Arial" w:cs="Arial"/>
        </w:rPr>
        <w:t xml:space="preserve"> 2022. </w:t>
      </w:r>
    </w:p>
    <w:p w:rsidRPr="004B500C" w:rsidR="00BC0DD1" w:rsidP="00FB7CEF" w:rsidRDefault="00BC0DD1" w14:paraId="0E965FD0" w14:textId="77777777">
      <w:pPr>
        <w:ind w:firstLine="720"/>
        <w:jc w:val="both"/>
        <w:rPr>
          <w:rFonts w:ascii="Arial" w:hAnsi="Arial" w:cs="Arial"/>
        </w:rPr>
      </w:pPr>
    </w:p>
    <w:p w:rsidR="00250C34" w:rsidP="00250C34" w:rsidRDefault="00480474" w14:paraId="56462B90" w14:textId="0AFB5C94">
      <w:pPr>
        <w:ind w:firstLine="720"/>
        <w:jc w:val="both"/>
        <w:rPr>
          <w:rFonts w:ascii="Arial" w:hAnsi="Arial" w:cs="Arial"/>
          <w:color w:val="FF0000"/>
        </w:rPr>
      </w:pPr>
      <w:r w:rsidRPr="004B500C">
        <w:rPr>
          <w:rFonts w:ascii="Arial" w:hAnsi="Arial" w:cs="Arial"/>
        </w:rPr>
        <w:t>S</w:t>
      </w:r>
      <w:r w:rsidR="00CB7A6D">
        <w:rPr>
          <w:rFonts w:ascii="Arial" w:hAnsi="Arial" w:cs="Arial"/>
        </w:rPr>
        <w:t>ukladno izvješću st. uprav</w:t>
      </w:r>
      <w:r w:rsidR="005328B9">
        <w:rPr>
          <w:rFonts w:ascii="Arial" w:hAnsi="Arial" w:cs="Arial"/>
        </w:rPr>
        <w:t>itelja</w:t>
      </w:r>
      <w:r w:rsidRPr="004B500C">
        <w:rPr>
          <w:rFonts w:ascii="Arial" w:hAnsi="Arial" w:cs="Arial"/>
        </w:rPr>
        <w:t xml:space="preserve"> utvrđuje se da je prijavljeno ukupno</w:t>
      </w:r>
      <w:r w:rsidRPr="004B500C" w:rsidR="00664A9E">
        <w:rPr>
          <w:rFonts w:ascii="Arial" w:hAnsi="Arial" w:cs="Arial"/>
        </w:rPr>
        <w:t xml:space="preserve"> </w:t>
      </w:r>
      <w:r w:rsidR="004A3F13">
        <w:rPr>
          <w:rFonts w:ascii="Arial" w:hAnsi="Arial" w:cs="Arial"/>
        </w:rPr>
        <w:t>19</w:t>
      </w:r>
      <w:r w:rsidRPr="004B500C" w:rsidR="002A667B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tražbin</w:t>
      </w:r>
      <w:r w:rsidRPr="004B500C" w:rsidR="00451649">
        <w:rPr>
          <w:rFonts w:ascii="Arial" w:hAnsi="Arial" w:cs="Arial"/>
        </w:rPr>
        <w:t>a</w:t>
      </w:r>
      <w:r w:rsidRPr="004B500C" w:rsidR="00FC3EF1">
        <w:rPr>
          <w:rFonts w:ascii="Arial" w:hAnsi="Arial" w:cs="Arial"/>
        </w:rPr>
        <w:t xml:space="preserve"> </w:t>
      </w:r>
      <w:r w:rsidR="001347D6">
        <w:rPr>
          <w:rFonts w:ascii="Arial" w:hAnsi="Arial" w:cs="Arial"/>
        </w:rPr>
        <w:t xml:space="preserve">od čega 15 tražbina prvog višeg isplatnog reda, te 4 drugog višeg isplatnog reda. </w:t>
      </w:r>
    </w:p>
    <w:p w:rsidRPr="004B500C" w:rsidR="001347D6" w:rsidP="00250C34" w:rsidRDefault="001347D6" w14:paraId="681B4586" w14:textId="77777777">
      <w:pPr>
        <w:ind w:firstLine="720"/>
        <w:jc w:val="both"/>
        <w:rPr>
          <w:rFonts w:ascii="Arial" w:hAnsi="Arial" w:cs="Arial"/>
        </w:rPr>
      </w:pPr>
    </w:p>
    <w:p w:rsidRPr="004B500C" w:rsidR="00713E96" w:rsidP="003D6958" w:rsidRDefault="00713E96" w14:paraId="5D0214F1" w14:textId="77777777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ukazuje stečajnom upravitelju na njegovu dužnost da se određeno izjasni priznaje li ili osporava svaku prijavljenu tražbinu, sukladno čl. </w:t>
      </w:r>
      <w:r w:rsidRPr="004B500C" w:rsidR="003D6958">
        <w:rPr>
          <w:rFonts w:ascii="Arial" w:hAnsi="Arial" w:cs="Arial"/>
        </w:rPr>
        <w:t>260</w:t>
      </w:r>
      <w:r w:rsidRPr="004B500C">
        <w:rPr>
          <w:rFonts w:ascii="Arial" w:hAnsi="Arial" w:cs="Arial"/>
        </w:rPr>
        <w:t xml:space="preserve">. st. 2. </w:t>
      </w:r>
      <w:r w:rsidRPr="004B500C" w:rsidR="003D6958">
        <w:rPr>
          <w:rFonts w:ascii="Arial" w:hAnsi="Arial" w:cs="Arial"/>
        </w:rPr>
        <w:t xml:space="preserve">SZ-a. </w:t>
      </w:r>
    </w:p>
    <w:p w:rsidRPr="004B500C" w:rsidR="00E72AC2" w:rsidP="003D6958" w:rsidRDefault="00E72AC2" w14:paraId="33EA5564" w14:textId="77777777">
      <w:pPr>
        <w:ind w:firstLine="708"/>
        <w:jc w:val="both"/>
        <w:rPr>
          <w:rFonts w:ascii="Arial" w:hAnsi="Arial" w:cs="Arial"/>
        </w:rPr>
      </w:pPr>
    </w:p>
    <w:p w:rsidRPr="004B500C" w:rsidR="00713E96" w:rsidP="003D6958" w:rsidRDefault="002D5677" w14:paraId="3FDAB020" w14:textId="77777777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 w:rsidR="00713E96">
        <w:rPr>
          <w:rFonts w:ascii="Arial" w:hAnsi="Arial" w:cs="Arial"/>
        </w:rPr>
        <w:t>Prelazi se na ispitivanje svake prijavljene tražbine:</w:t>
      </w:r>
    </w:p>
    <w:p w:rsidRPr="004B500C" w:rsidR="00413767" w:rsidP="00413767" w:rsidRDefault="00625DD4" w14:paraId="43A38A73" w14:textId="77777777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</w:p>
    <w:p w:rsidRPr="004B500C" w:rsidR="00EB0E11" w:rsidP="00390D42" w:rsidRDefault="00EB0E11" w14:paraId="74033AE9" w14:textId="77777777">
      <w:pPr>
        <w:jc w:val="both"/>
        <w:rPr>
          <w:rFonts w:ascii="Arial" w:hAnsi="Arial" w:cs="Arial"/>
          <w:b/>
        </w:rPr>
      </w:pPr>
    </w:p>
    <w:p w:rsidR="00511EC3" w:rsidP="00576D1E" w:rsidRDefault="00AD2849" w14:paraId="3AF7F461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1</w:t>
      </w:r>
      <w:r w:rsidRPr="003C2A30" w:rsidR="00EB0E11">
        <w:rPr>
          <w:rFonts w:ascii="Arial" w:hAnsi="Arial" w:cs="Arial"/>
        </w:rPr>
        <w:t xml:space="preserve">. </w:t>
      </w:r>
      <w:r w:rsidRPr="003C2A30" w:rsidR="00B0140C">
        <w:rPr>
          <w:rFonts w:ascii="Arial" w:hAnsi="Arial" w:cs="Arial"/>
        </w:rPr>
        <w:t xml:space="preserve"> </w:t>
      </w:r>
      <w:r w:rsidR="005328B9">
        <w:rPr>
          <w:rFonts w:ascii="Arial" w:hAnsi="Arial" w:cs="Arial"/>
        </w:rPr>
        <w:t xml:space="preserve">Vjerovnik </w:t>
      </w:r>
      <w:r w:rsidR="004A3F13">
        <w:rPr>
          <w:rFonts w:ascii="Arial" w:hAnsi="Arial" w:cs="Arial"/>
        </w:rPr>
        <w:t>Zvonko Jurdana, Opatija, Andrije Štangera 48, OIB: 17168915769</w:t>
      </w:r>
      <w:r w:rsidRPr="003C2A30" w:rsidR="00576D1E">
        <w:rPr>
          <w:rFonts w:ascii="Arial" w:hAnsi="Arial" w:cs="Arial"/>
        </w:rPr>
        <w:t xml:space="preserve">, prijavio je tražbinu u </w:t>
      </w:r>
      <w:r w:rsidR="004A3F13">
        <w:rPr>
          <w:rFonts w:ascii="Arial" w:hAnsi="Arial" w:cs="Arial"/>
        </w:rPr>
        <w:t xml:space="preserve">bruto </w:t>
      </w:r>
      <w:r w:rsidRPr="003C2A30" w:rsidR="00576D1E">
        <w:rPr>
          <w:rFonts w:ascii="Arial" w:hAnsi="Arial" w:cs="Arial"/>
        </w:rPr>
        <w:t xml:space="preserve">iznosu od </w:t>
      </w:r>
      <w:r w:rsidR="004A3F13">
        <w:rPr>
          <w:rFonts w:ascii="Arial" w:hAnsi="Arial" w:cs="Arial"/>
        </w:rPr>
        <w:t xml:space="preserve">31.654,01 kn/4.202,20 eura </w:t>
      </w:r>
      <w:r w:rsidR="00CB7A6D">
        <w:rPr>
          <w:rFonts w:ascii="Arial" w:hAnsi="Arial" w:cs="Arial"/>
        </w:rPr>
        <w:t xml:space="preserve"> po osnovi </w:t>
      </w:r>
      <w:r w:rsidR="004A3F13">
        <w:rPr>
          <w:rFonts w:ascii="Arial" w:hAnsi="Arial" w:cs="Arial"/>
        </w:rPr>
        <w:t>ugovora o radu na temelju obračuna plaće i otpremnine</w:t>
      </w:r>
      <w:r w:rsidR="005328B9">
        <w:rPr>
          <w:rFonts w:ascii="Arial" w:hAnsi="Arial" w:cs="Arial"/>
        </w:rPr>
        <w:t xml:space="preserve">. </w:t>
      </w:r>
    </w:p>
    <w:p w:rsidRPr="003C2A30" w:rsidR="00576D1E" w:rsidP="00576D1E" w:rsidRDefault="00CB7A6D" w14:paraId="55671144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Pr="003C2A30" w:rsidR="00576D1E" w:rsidP="00576D1E" w:rsidRDefault="00576D1E" w14:paraId="6E0E4A59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 u cijelosti.   </w:t>
      </w:r>
    </w:p>
    <w:p w:rsidRPr="003C2A30" w:rsidR="00576D1E" w:rsidP="00576D1E" w:rsidRDefault="00576D1E" w14:paraId="354720B5" w14:textId="77777777">
      <w:pPr>
        <w:jc w:val="both"/>
        <w:rPr>
          <w:rFonts w:ascii="Arial" w:hAnsi="Arial" w:cs="Arial"/>
        </w:rPr>
      </w:pPr>
    </w:p>
    <w:p w:rsidRPr="003C2A30" w:rsidR="00576D1E" w:rsidP="00576D1E" w:rsidRDefault="00576D1E" w14:paraId="04BE9AA5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576D1E" w:rsidP="00576D1E" w:rsidRDefault="00576D1E" w14:paraId="1F3F6C15" w14:textId="77777777">
      <w:pPr>
        <w:ind w:firstLine="708"/>
        <w:jc w:val="both"/>
        <w:rPr>
          <w:rFonts w:ascii="Arial" w:hAnsi="Arial" w:cs="Arial"/>
        </w:rPr>
      </w:pPr>
    </w:p>
    <w:p w:rsidRPr="001347D6" w:rsidR="00576D1E" w:rsidP="00576D1E" w:rsidRDefault="00576D1E" w14:paraId="5F2227AF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Stečajni sudac objavljuje da se t</w:t>
      </w:r>
      <w:r w:rsidR="005328B9">
        <w:rPr>
          <w:rFonts w:ascii="Arial" w:hAnsi="Arial" w:cs="Arial"/>
        </w:rPr>
        <w:t xml:space="preserve">ražbina stečajnog vjerovnika </w:t>
      </w:r>
      <w:r w:rsidR="004A3F13">
        <w:rPr>
          <w:rFonts w:ascii="Arial" w:hAnsi="Arial" w:cs="Arial"/>
        </w:rPr>
        <w:t>Zvonk</w:t>
      </w:r>
      <w:r w:rsidR="00511EC3">
        <w:rPr>
          <w:rFonts w:ascii="Arial" w:hAnsi="Arial" w:cs="Arial"/>
        </w:rPr>
        <w:t>a</w:t>
      </w:r>
      <w:r w:rsidR="004A3F13">
        <w:rPr>
          <w:rFonts w:ascii="Arial" w:hAnsi="Arial" w:cs="Arial"/>
        </w:rPr>
        <w:t xml:space="preserve"> Jurdan</w:t>
      </w:r>
      <w:r w:rsidR="00511EC3">
        <w:rPr>
          <w:rFonts w:ascii="Arial" w:hAnsi="Arial" w:cs="Arial"/>
        </w:rPr>
        <w:t>e</w:t>
      </w:r>
      <w:r w:rsidR="004A3F13">
        <w:rPr>
          <w:rFonts w:ascii="Arial" w:hAnsi="Arial" w:cs="Arial"/>
        </w:rPr>
        <w:t>, Opatija, Andrije Štangera 48, OIB: 17168915769</w:t>
      </w:r>
      <w:r w:rsidRPr="003C2A30">
        <w:rPr>
          <w:rFonts w:ascii="Arial" w:hAnsi="Arial" w:cs="Arial"/>
        </w:rPr>
        <w:t xml:space="preserve">,  smatra utvrđenom </w:t>
      </w:r>
      <w:r w:rsidRPr="003C2A30" w:rsidR="004A3F13">
        <w:rPr>
          <w:rFonts w:ascii="Arial" w:hAnsi="Arial" w:cs="Arial"/>
        </w:rPr>
        <w:t xml:space="preserve">u </w:t>
      </w:r>
      <w:r w:rsidR="004A3F13">
        <w:rPr>
          <w:rFonts w:ascii="Arial" w:hAnsi="Arial" w:cs="Arial"/>
        </w:rPr>
        <w:t xml:space="preserve">bruto </w:t>
      </w:r>
      <w:r w:rsidRPr="003C2A30" w:rsidR="004A3F13">
        <w:rPr>
          <w:rFonts w:ascii="Arial" w:hAnsi="Arial" w:cs="Arial"/>
        </w:rPr>
        <w:t xml:space="preserve">iznosu od </w:t>
      </w:r>
      <w:r w:rsidR="004A3F13">
        <w:rPr>
          <w:rFonts w:ascii="Arial" w:hAnsi="Arial" w:cs="Arial"/>
        </w:rPr>
        <w:t xml:space="preserve">31.654,01 kn/4.202,20 eura </w:t>
      </w:r>
      <w:r w:rsidRPr="003C2A30">
        <w:rPr>
          <w:rFonts w:ascii="Arial" w:hAnsi="Arial" w:cs="Arial"/>
        </w:rPr>
        <w:t xml:space="preserve"> i  </w:t>
      </w:r>
      <w:r w:rsidRPr="001347D6">
        <w:rPr>
          <w:rFonts w:ascii="Arial" w:hAnsi="Arial" w:cs="Arial"/>
        </w:rPr>
        <w:t>razvrstava u I. viši i</w:t>
      </w:r>
      <w:r w:rsidRPr="001347D6" w:rsidR="00CB7A6D">
        <w:rPr>
          <w:rFonts w:ascii="Arial" w:hAnsi="Arial" w:cs="Arial"/>
        </w:rPr>
        <w:t>splatni red</w:t>
      </w:r>
      <w:r w:rsidRPr="001347D6" w:rsidR="005328B9">
        <w:rPr>
          <w:rFonts w:ascii="Arial" w:hAnsi="Arial" w:cs="Arial"/>
        </w:rPr>
        <w:t>.</w:t>
      </w:r>
    </w:p>
    <w:p w:rsidR="004A3F13" w:rsidP="00576D1E" w:rsidRDefault="004A3F13" w14:paraId="3C595E68" w14:textId="77777777">
      <w:pPr>
        <w:ind w:firstLine="708"/>
        <w:jc w:val="both"/>
        <w:rPr>
          <w:rFonts w:ascii="Arial" w:hAnsi="Arial" w:cs="Arial"/>
          <w:color w:val="FF0000"/>
        </w:rPr>
      </w:pPr>
    </w:p>
    <w:p w:rsidR="004A3F13" w:rsidP="004A3F13" w:rsidRDefault="004A3F13" w14:paraId="4B87A2F5" w14:textId="44E7E7F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Pr="003C2A30">
        <w:rPr>
          <w:rFonts w:ascii="Arial" w:hAnsi="Arial" w:cs="Arial"/>
        </w:rPr>
        <w:t xml:space="preserve">.  </w:t>
      </w:r>
      <w:r>
        <w:rPr>
          <w:rFonts w:ascii="Arial" w:hAnsi="Arial" w:cs="Arial"/>
        </w:rPr>
        <w:t>Vjerovnik Enco Vitasović, Pula, Heineningerova 3, OIB: 91625655975</w:t>
      </w:r>
      <w:r w:rsidRPr="003C2A30">
        <w:rPr>
          <w:rFonts w:ascii="Arial" w:hAnsi="Arial" w:cs="Arial"/>
        </w:rPr>
        <w:t xml:space="preserve">, prijavio je tražbinu </w:t>
      </w:r>
      <w:r w:rsidRPr="003C2A30" w:rsidR="001347D6">
        <w:rPr>
          <w:rFonts w:ascii="Arial" w:hAnsi="Arial" w:cs="Arial"/>
        </w:rPr>
        <w:t xml:space="preserve">u </w:t>
      </w:r>
      <w:r w:rsidR="001347D6">
        <w:rPr>
          <w:rFonts w:ascii="Arial" w:hAnsi="Arial" w:cs="Arial"/>
        </w:rPr>
        <w:t xml:space="preserve">bruto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 xml:space="preserve">633.348,59 kn/84.059,80 eura  po osnovi ugovora o radu na temelju obračuna plaće i otpremnine.  </w:t>
      </w:r>
    </w:p>
    <w:p w:rsidRPr="003C2A30" w:rsidR="00511EC3" w:rsidP="004A3F13" w:rsidRDefault="00511EC3" w14:paraId="2D836F6A" w14:textId="77777777">
      <w:pPr>
        <w:ind w:firstLine="708"/>
        <w:jc w:val="both"/>
        <w:rPr>
          <w:rFonts w:ascii="Arial" w:hAnsi="Arial" w:cs="Arial"/>
        </w:rPr>
      </w:pPr>
    </w:p>
    <w:p w:rsidRPr="003C2A30" w:rsidR="004A3F13" w:rsidP="004A3F13" w:rsidRDefault="004A3F13" w14:paraId="26560A41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 u cijelosti.   </w:t>
      </w:r>
    </w:p>
    <w:p w:rsidRPr="003C2A30" w:rsidR="004A3F13" w:rsidP="004A3F13" w:rsidRDefault="004A3F13" w14:paraId="4DD423CC" w14:textId="77777777">
      <w:pPr>
        <w:jc w:val="both"/>
        <w:rPr>
          <w:rFonts w:ascii="Arial" w:hAnsi="Arial" w:cs="Arial"/>
        </w:rPr>
      </w:pPr>
    </w:p>
    <w:p w:rsidRPr="003C2A30" w:rsidR="004A3F13" w:rsidP="004A3F13" w:rsidRDefault="004A3F13" w14:paraId="5E6E2E30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4A3F13" w:rsidP="004A3F13" w:rsidRDefault="004A3F13" w14:paraId="43EEC28D" w14:textId="77777777">
      <w:pPr>
        <w:ind w:firstLine="708"/>
        <w:jc w:val="both"/>
        <w:rPr>
          <w:rFonts w:ascii="Arial" w:hAnsi="Arial" w:cs="Arial"/>
        </w:rPr>
      </w:pPr>
    </w:p>
    <w:p w:rsidRPr="001347D6" w:rsidR="004A3F13" w:rsidP="004A3F13" w:rsidRDefault="004A3F13" w14:paraId="39AA7044" w14:textId="148394EF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Stečajni sudac objavljuje da se t</w:t>
      </w:r>
      <w:r>
        <w:rPr>
          <w:rFonts w:ascii="Arial" w:hAnsi="Arial" w:cs="Arial"/>
        </w:rPr>
        <w:t xml:space="preserve">ražbina stečajnog vjerovnika </w:t>
      </w:r>
      <w:r w:rsidR="00511EC3">
        <w:rPr>
          <w:rFonts w:ascii="Arial" w:hAnsi="Arial" w:cs="Arial"/>
        </w:rPr>
        <w:t>Enca Vitasovića, Pula, Heineningerova 3, OIB: 91625655975</w:t>
      </w:r>
      <w:r w:rsidRPr="003C2A30">
        <w:rPr>
          <w:rFonts w:ascii="Arial" w:hAnsi="Arial" w:cs="Arial"/>
        </w:rPr>
        <w:t xml:space="preserve">,  smatra utvrđenom u </w:t>
      </w:r>
      <w:r w:rsidR="00511EC3">
        <w:rPr>
          <w:rFonts w:ascii="Arial" w:hAnsi="Arial" w:cs="Arial"/>
        </w:rPr>
        <w:t xml:space="preserve">ukupnom </w:t>
      </w:r>
      <w:r w:rsidRPr="003C2A30" w:rsidR="00511EC3">
        <w:rPr>
          <w:rFonts w:ascii="Arial" w:hAnsi="Arial" w:cs="Arial"/>
        </w:rPr>
        <w:t xml:space="preserve">iznosu od </w:t>
      </w:r>
      <w:r w:rsidR="00511EC3">
        <w:rPr>
          <w:rFonts w:ascii="Arial" w:hAnsi="Arial" w:cs="Arial"/>
        </w:rPr>
        <w:t xml:space="preserve">633.348,59 kn/84.059,80 eura </w:t>
      </w:r>
      <w:r w:rsidRPr="003C2A30">
        <w:rPr>
          <w:rFonts w:ascii="Arial" w:hAnsi="Arial" w:cs="Arial"/>
        </w:rPr>
        <w:t xml:space="preserve">i razvrstava </w:t>
      </w:r>
      <w:r w:rsidRPr="001347D6">
        <w:rPr>
          <w:rFonts w:ascii="Arial" w:hAnsi="Arial" w:cs="Arial"/>
        </w:rPr>
        <w:t>u</w:t>
      </w:r>
      <w:r w:rsidRPr="001347D6" w:rsidR="0093596A">
        <w:rPr>
          <w:rFonts w:ascii="Arial" w:hAnsi="Arial" w:cs="Arial"/>
        </w:rPr>
        <w:t xml:space="preserve"> </w:t>
      </w:r>
      <w:r w:rsidRPr="001347D6">
        <w:rPr>
          <w:rFonts w:ascii="Arial" w:hAnsi="Arial" w:cs="Arial"/>
        </w:rPr>
        <w:t>I. viši isplatni red.</w:t>
      </w:r>
    </w:p>
    <w:p w:rsidRPr="003C2A30" w:rsidR="00511EC3" w:rsidP="004A3F13" w:rsidRDefault="00511EC3" w14:paraId="5AA1C0C3" w14:textId="77777777">
      <w:pPr>
        <w:ind w:firstLine="708"/>
        <w:jc w:val="both"/>
        <w:rPr>
          <w:rFonts w:ascii="Arial" w:hAnsi="Arial" w:cs="Arial"/>
        </w:rPr>
      </w:pPr>
    </w:p>
    <w:p w:rsidR="004A3F13" w:rsidP="004A3F13" w:rsidRDefault="00511EC3" w14:paraId="0A6CCD70" w14:textId="5D75C60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3C2A30" w:rsidR="004A3F13">
        <w:rPr>
          <w:rFonts w:ascii="Arial" w:hAnsi="Arial" w:cs="Arial"/>
        </w:rPr>
        <w:t xml:space="preserve">.  </w:t>
      </w:r>
      <w:r w:rsidR="004A3F13">
        <w:rPr>
          <w:rFonts w:ascii="Arial" w:hAnsi="Arial" w:cs="Arial"/>
        </w:rPr>
        <w:t xml:space="preserve">Vjerovnik </w:t>
      </w:r>
      <w:r>
        <w:rPr>
          <w:rFonts w:ascii="Arial" w:hAnsi="Arial" w:cs="Arial"/>
        </w:rPr>
        <w:t>Milan Milanovič, Pula Voltićeva 5, OIB: 74929681664</w:t>
      </w:r>
      <w:r w:rsidRPr="003C2A30" w:rsidR="004A3F13">
        <w:rPr>
          <w:rFonts w:ascii="Arial" w:hAnsi="Arial" w:cs="Arial"/>
        </w:rPr>
        <w:t xml:space="preserve">, prijavio je tražbinu </w:t>
      </w:r>
      <w:r w:rsidRPr="003C2A30" w:rsidR="001347D6">
        <w:rPr>
          <w:rFonts w:ascii="Arial" w:hAnsi="Arial" w:cs="Arial"/>
        </w:rPr>
        <w:t xml:space="preserve">u </w:t>
      </w:r>
      <w:r w:rsidR="001347D6">
        <w:rPr>
          <w:rFonts w:ascii="Arial" w:hAnsi="Arial" w:cs="Arial"/>
        </w:rPr>
        <w:t xml:space="preserve">bruto </w:t>
      </w:r>
      <w:r w:rsidRPr="003C2A30" w:rsidR="004A3F13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>229.403,49 kuna/30.447,00</w:t>
      </w:r>
      <w:r w:rsidR="004A3F13">
        <w:rPr>
          <w:rFonts w:ascii="Arial" w:hAnsi="Arial" w:cs="Arial"/>
        </w:rPr>
        <w:t xml:space="preserve"> eura  po osnovi ugovora o radu na temelju obračuna plaće i otpremnine.  </w:t>
      </w:r>
    </w:p>
    <w:p w:rsidRPr="003C2A30" w:rsidR="00511EC3" w:rsidP="004A3F13" w:rsidRDefault="00511EC3" w14:paraId="0B11F7F0" w14:textId="77777777">
      <w:pPr>
        <w:ind w:firstLine="708"/>
        <w:jc w:val="both"/>
        <w:rPr>
          <w:rFonts w:ascii="Arial" w:hAnsi="Arial" w:cs="Arial"/>
        </w:rPr>
      </w:pPr>
    </w:p>
    <w:p w:rsidRPr="003C2A30" w:rsidR="004A3F13" w:rsidP="004A3F13" w:rsidRDefault="004A3F13" w14:paraId="4B617925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 u cijelosti.   </w:t>
      </w:r>
    </w:p>
    <w:p w:rsidRPr="003C2A30" w:rsidR="004A3F13" w:rsidP="004A3F13" w:rsidRDefault="004A3F13" w14:paraId="75715ACD" w14:textId="77777777">
      <w:pPr>
        <w:jc w:val="both"/>
        <w:rPr>
          <w:rFonts w:ascii="Arial" w:hAnsi="Arial" w:cs="Arial"/>
        </w:rPr>
      </w:pPr>
    </w:p>
    <w:p w:rsidRPr="003C2A30" w:rsidR="004A3F13" w:rsidP="004A3F13" w:rsidRDefault="004A3F13" w14:paraId="18B56CED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4A3F13" w:rsidP="004A3F13" w:rsidRDefault="004A3F13" w14:paraId="03207CB8" w14:textId="77777777">
      <w:pPr>
        <w:ind w:firstLine="708"/>
        <w:jc w:val="both"/>
        <w:rPr>
          <w:rFonts w:ascii="Arial" w:hAnsi="Arial" w:cs="Arial"/>
        </w:rPr>
      </w:pPr>
    </w:p>
    <w:p w:rsidRPr="003C2A30" w:rsidR="004A3F13" w:rsidP="004A3F13" w:rsidRDefault="004A3F13" w14:paraId="105D504D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Stečajni sudac objavljuje da se t</w:t>
      </w:r>
      <w:r>
        <w:rPr>
          <w:rFonts w:ascii="Arial" w:hAnsi="Arial" w:cs="Arial"/>
        </w:rPr>
        <w:t xml:space="preserve">ražbina stečajnog vjerovnika </w:t>
      </w:r>
      <w:r w:rsidR="00511EC3">
        <w:rPr>
          <w:rFonts w:ascii="Arial" w:hAnsi="Arial" w:cs="Arial"/>
        </w:rPr>
        <w:t>Milana Milanoviča, Pula Voltićeva 5, OIB: 74929681664</w:t>
      </w:r>
      <w:r w:rsidRPr="003C2A30">
        <w:rPr>
          <w:rFonts w:ascii="Arial" w:hAnsi="Arial" w:cs="Arial"/>
        </w:rPr>
        <w:t xml:space="preserve">,  smatra utvrđenom u </w:t>
      </w:r>
      <w:r w:rsidR="00511EC3">
        <w:rPr>
          <w:rFonts w:ascii="Arial" w:hAnsi="Arial" w:cs="Arial"/>
        </w:rPr>
        <w:t xml:space="preserve">ukupnom </w:t>
      </w:r>
      <w:r w:rsidRPr="003C2A30" w:rsidR="00511EC3">
        <w:rPr>
          <w:rFonts w:ascii="Arial" w:hAnsi="Arial" w:cs="Arial"/>
        </w:rPr>
        <w:t xml:space="preserve">iznosu od </w:t>
      </w:r>
      <w:r w:rsidR="00511EC3">
        <w:rPr>
          <w:rFonts w:ascii="Arial" w:hAnsi="Arial" w:cs="Arial"/>
        </w:rPr>
        <w:t xml:space="preserve">229.403,49 kuna/30.447,00 eura  </w:t>
      </w:r>
      <w:r w:rsidRPr="003C2A30">
        <w:rPr>
          <w:rFonts w:ascii="Arial" w:hAnsi="Arial" w:cs="Arial"/>
        </w:rPr>
        <w:t xml:space="preserve"> i  razvrstava </w:t>
      </w:r>
      <w:r w:rsidRPr="001347D6">
        <w:rPr>
          <w:rFonts w:ascii="Arial" w:hAnsi="Arial" w:cs="Arial"/>
        </w:rPr>
        <w:t>u</w:t>
      </w:r>
      <w:r w:rsidRPr="001347D6" w:rsidR="0093596A">
        <w:rPr>
          <w:rFonts w:ascii="Arial" w:hAnsi="Arial" w:cs="Arial"/>
        </w:rPr>
        <w:t xml:space="preserve"> </w:t>
      </w:r>
      <w:r w:rsidRPr="001347D6">
        <w:rPr>
          <w:rFonts w:ascii="Arial" w:hAnsi="Arial" w:cs="Arial"/>
        </w:rPr>
        <w:t>I. viši isplatni red.</w:t>
      </w:r>
    </w:p>
    <w:p w:rsidR="00511EC3" w:rsidP="004A3F13" w:rsidRDefault="00511EC3" w14:paraId="66DE48F4" w14:textId="77777777">
      <w:pPr>
        <w:ind w:firstLine="708"/>
        <w:jc w:val="both"/>
        <w:rPr>
          <w:rFonts w:ascii="Arial" w:hAnsi="Arial" w:cs="Arial"/>
        </w:rPr>
      </w:pPr>
    </w:p>
    <w:p w:rsidRPr="003C2A30" w:rsidR="004A3F13" w:rsidP="004A3F13" w:rsidRDefault="00511EC3" w14:paraId="78A1A535" w14:textId="102E8B8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3C2A30" w:rsidR="004A3F13">
        <w:rPr>
          <w:rFonts w:ascii="Arial" w:hAnsi="Arial" w:cs="Arial"/>
        </w:rPr>
        <w:t xml:space="preserve">.  </w:t>
      </w:r>
      <w:r w:rsidR="004A3F13">
        <w:rPr>
          <w:rFonts w:ascii="Arial" w:hAnsi="Arial" w:cs="Arial"/>
        </w:rPr>
        <w:t xml:space="preserve">Vjerovnik </w:t>
      </w:r>
      <w:r>
        <w:rPr>
          <w:rFonts w:ascii="Arial" w:hAnsi="Arial" w:cs="Arial"/>
        </w:rPr>
        <w:t>Goran Šikić, Medulin, Vrčevan 39, OIB: 36727972299</w:t>
      </w:r>
      <w:r w:rsidRPr="003C2A30" w:rsidR="004A3F13">
        <w:rPr>
          <w:rFonts w:ascii="Arial" w:hAnsi="Arial" w:cs="Arial"/>
        </w:rPr>
        <w:t xml:space="preserve">, prijavio je tražbinu </w:t>
      </w:r>
      <w:r w:rsidRPr="003C2A30" w:rsidR="001347D6">
        <w:rPr>
          <w:rFonts w:ascii="Arial" w:hAnsi="Arial" w:cs="Arial"/>
        </w:rPr>
        <w:t xml:space="preserve">u </w:t>
      </w:r>
      <w:r w:rsidR="001347D6">
        <w:rPr>
          <w:rFonts w:ascii="Arial" w:hAnsi="Arial" w:cs="Arial"/>
        </w:rPr>
        <w:t xml:space="preserve">bruto </w:t>
      </w:r>
      <w:r w:rsidRPr="003C2A30" w:rsidR="004A3F13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>144.115,18 kuna/19.127,37</w:t>
      </w:r>
      <w:r w:rsidR="004A3F13">
        <w:rPr>
          <w:rFonts w:ascii="Arial" w:hAnsi="Arial" w:cs="Arial"/>
        </w:rPr>
        <w:t xml:space="preserve"> eura  po osnovi ugovora o radu na temelju obračuna plaće i otpremnine.  </w:t>
      </w:r>
    </w:p>
    <w:p w:rsidRPr="003C2A30" w:rsidR="004A3F13" w:rsidP="004A3F13" w:rsidRDefault="004A3F13" w14:paraId="6C4BEA06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 u cijelosti.   </w:t>
      </w:r>
    </w:p>
    <w:p w:rsidRPr="003C2A30" w:rsidR="004A3F13" w:rsidP="004A3F13" w:rsidRDefault="004A3F13" w14:paraId="375DC71D" w14:textId="77777777">
      <w:pPr>
        <w:jc w:val="both"/>
        <w:rPr>
          <w:rFonts w:ascii="Arial" w:hAnsi="Arial" w:cs="Arial"/>
        </w:rPr>
      </w:pPr>
    </w:p>
    <w:p w:rsidRPr="003C2A30" w:rsidR="004A3F13" w:rsidP="004A3F13" w:rsidRDefault="004A3F13" w14:paraId="23AC82C5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4A3F13" w:rsidP="004A3F13" w:rsidRDefault="004A3F13" w14:paraId="2C21943D" w14:textId="77777777">
      <w:pPr>
        <w:ind w:firstLine="708"/>
        <w:jc w:val="both"/>
        <w:rPr>
          <w:rFonts w:ascii="Arial" w:hAnsi="Arial" w:cs="Arial"/>
        </w:rPr>
      </w:pPr>
    </w:p>
    <w:p w:rsidRPr="001347D6" w:rsidR="004A3F13" w:rsidP="004A3F13" w:rsidRDefault="004A3F13" w14:paraId="1F40A561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Stečajni sudac objavljuje da se t</w:t>
      </w:r>
      <w:r>
        <w:rPr>
          <w:rFonts w:ascii="Arial" w:hAnsi="Arial" w:cs="Arial"/>
        </w:rPr>
        <w:t xml:space="preserve">ražbina stečajnog vjerovnika </w:t>
      </w:r>
      <w:r w:rsidR="00511EC3">
        <w:rPr>
          <w:rFonts w:ascii="Arial" w:hAnsi="Arial" w:cs="Arial"/>
        </w:rPr>
        <w:t>Gorana Šikića, Medulin, Vrčevan 39, OIB: 36727972299</w:t>
      </w:r>
      <w:r w:rsidRPr="003C2A30">
        <w:rPr>
          <w:rFonts w:ascii="Arial" w:hAnsi="Arial" w:cs="Arial"/>
        </w:rPr>
        <w:t xml:space="preserve">, smatra utvrđenom u </w:t>
      </w:r>
      <w:r w:rsidR="00511EC3">
        <w:rPr>
          <w:rFonts w:ascii="Arial" w:hAnsi="Arial" w:cs="Arial"/>
        </w:rPr>
        <w:t>ukupnom</w:t>
      </w:r>
      <w:r>
        <w:rPr>
          <w:rFonts w:ascii="Arial" w:hAnsi="Arial" w:cs="Arial"/>
        </w:rPr>
        <w:t xml:space="preserve"> </w:t>
      </w:r>
      <w:r w:rsidRPr="003C2A30">
        <w:rPr>
          <w:rFonts w:ascii="Arial" w:hAnsi="Arial" w:cs="Arial"/>
        </w:rPr>
        <w:t xml:space="preserve">iznosu od </w:t>
      </w:r>
      <w:r w:rsidR="00511EC3">
        <w:rPr>
          <w:rFonts w:ascii="Arial" w:hAnsi="Arial" w:cs="Arial"/>
        </w:rPr>
        <w:t xml:space="preserve">144.115,18 kuna/19.127,37 eura  </w:t>
      </w:r>
      <w:r w:rsidRPr="003C2A30">
        <w:rPr>
          <w:rFonts w:ascii="Arial" w:hAnsi="Arial" w:cs="Arial"/>
        </w:rPr>
        <w:t>i  razvrstava u</w:t>
      </w:r>
      <w:r w:rsidR="0093596A">
        <w:rPr>
          <w:rFonts w:ascii="Arial" w:hAnsi="Arial" w:cs="Arial"/>
          <w:color w:val="FF0000"/>
        </w:rPr>
        <w:t xml:space="preserve"> </w:t>
      </w:r>
      <w:r w:rsidRPr="001347D6">
        <w:rPr>
          <w:rFonts w:ascii="Arial" w:hAnsi="Arial" w:cs="Arial"/>
        </w:rPr>
        <w:t>I. viši isplatni red.</w:t>
      </w:r>
    </w:p>
    <w:p w:rsidR="00511EC3" w:rsidP="004A3F13" w:rsidRDefault="00511EC3" w14:paraId="0E153D14" w14:textId="77777777">
      <w:pPr>
        <w:ind w:firstLine="708"/>
        <w:jc w:val="both"/>
        <w:rPr>
          <w:rFonts w:ascii="Arial" w:hAnsi="Arial" w:cs="Arial"/>
        </w:rPr>
      </w:pPr>
    </w:p>
    <w:p w:rsidRPr="003C2A30" w:rsidR="004A3F13" w:rsidP="004A3F13" w:rsidRDefault="00511EC3" w14:paraId="5FD4DCA4" w14:textId="345849D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3C2A30" w:rsidR="004A3F13">
        <w:rPr>
          <w:rFonts w:ascii="Arial" w:hAnsi="Arial" w:cs="Arial"/>
        </w:rPr>
        <w:t xml:space="preserve">.  </w:t>
      </w:r>
      <w:r w:rsidR="004A3F13">
        <w:rPr>
          <w:rFonts w:ascii="Arial" w:hAnsi="Arial" w:cs="Arial"/>
        </w:rPr>
        <w:t xml:space="preserve">Vjerovnik </w:t>
      </w:r>
      <w:r>
        <w:rPr>
          <w:rFonts w:ascii="Arial" w:hAnsi="Arial" w:cs="Arial"/>
        </w:rPr>
        <w:t>Krešimir Vlašić, Pula, A. K. Miočića 4, OIB: 1439952936</w:t>
      </w:r>
      <w:r w:rsidRPr="003C2A30" w:rsidR="004A3F13">
        <w:rPr>
          <w:rFonts w:ascii="Arial" w:hAnsi="Arial" w:cs="Arial"/>
        </w:rPr>
        <w:t xml:space="preserve">, prijavio je tražbinu </w:t>
      </w:r>
      <w:r w:rsidRPr="003C2A30" w:rsidR="001347D6">
        <w:rPr>
          <w:rFonts w:ascii="Arial" w:hAnsi="Arial" w:cs="Arial"/>
        </w:rPr>
        <w:t xml:space="preserve">u </w:t>
      </w:r>
      <w:r w:rsidR="001347D6">
        <w:rPr>
          <w:rFonts w:ascii="Arial" w:hAnsi="Arial" w:cs="Arial"/>
        </w:rPr>
        <w:t xml:space="preserve">bruto </w:t>
      </w:r>
      <w:r w:rsidRPr="003C2A30" w:rsidR="004A3F13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>216.680,49 kuna/28.758,44</w:t>
      </w:r>
      <w:r w:rsidR="004A3F13">
        <w:rPr>
          <w:rFonts w:ascii="Arial" w:hAnsi="Arial" w:cs="Arial"/>
        </w:rPr>
        <w:t xml:space="preserve"> eura  po osnovi ugovora o radu na temelju obračuna plaće i otpremnine.  </w:t>
      </w:r>
    </w:p>
    <w:p w:rsidR="00511EC3" w:rsidP="004A3F13" w:rsidRDefault="00511EC3" w14:paraId="04215826" w14:textId="77777777">
      <w:pPr>
        <w:ind w:firstLine="708"/>
        <w:jc w:val="both"/>
        <w:rPr>
          <w:rFonts w:ascii="Arial" w:hAnsi="Arial" w:cs="Arial"/>
        </w:rPr>
      </w:pPr>
    </w:p>
    <w:p w:rsidRPr="003C2A30" w:rsidR="004A3F13" w:rsidP="004A3F13" w:rsidRDefault="004A3F13" w14:paraId="0E3F51BF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 u cijelosti.   </w:t>
      </w:r>
    </w:p>
    <w:p w:rsidRPr="003C2A30" w:rsidR="004A3F13" w:rsidP="004A3F13" w:rsidRDefault="004A3F13" w14:paraId="2E2FB8BF" w14:textId="77777777">
      <w:pPr>
        <w:jc w:val="both"/>
        <w:rPr>
          <w:rFonts w:ascii="Arial" w:hAnsi="Arial" w:cs="Arial"/>
        </w:rPr>
      </w:pPr>
    </w:p>
    <w:p w:rsidRPr="003C2A30" w:rsidR="004A3F13" w:rsidP="004A3F13" w:rsidRDefault="004A3F13" w14:paraId="77CF3F3D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4A3F13" w:rsidP="004A3F13" w:rsidRDefault="004A3F13" w14:paraId="64BA0EC7" w14:textId="77777777">
      <w:pPr>
        <w:ind w:firstLine="708"/>
        <w:jc w:val="both"/>
        <w:rPr>
          <w:rFonts w:ascii="Arial" w:hAnsi="Arial" w:cs="Arial"/>
        </w:rPr>
      </w:pPr>
    </w:p>
    <w:p w:rsidRPr="003C2A30" w:rsidR="004A3F13" w:rsidP="004A3F13" w:rsidRDefault="004A3F13" w14:paraId="50D5DFCE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Stečajni sudac objavljuje da se t</w:t>
      </w:r>
      <w:r>
        <w:rPr>
          <w:rFonts w:ascii="Arial" w:hAnsi="Arial" w:cs="Arial"/>
        </w:rPr>
        <w:t xml:space="preserve">ražbina stečajnog vjerovnika </w:t>
      </w:r>
      <w:r w:rsidR="00511EC3">
        <w:rPr>
          <w:rFonts w:ascii="Arial" w:hAnsi="Arial" w:cs="Arial"/>
        </w:rPr>
        <w:t>Krešimir Vlašić, Pula, A. K. Miočića 4, OIB: 1439952936,</w:t>
      </w:r>
      <w:r w:rsidRPr="003C2A30">
        <w:rPr>
          <w:rFonts w:ascii="Arial" w:hAnsi="Arial" w:cs="Arial"/>
        </w:rPr>
        <w:t xml:space="preserve"> smatra utvrđenom u </w:t>
      </w:r>
      <w:r w:rsidR="00511EC3">
        <w:rPr>
          <w:rFonts w:ascii="Arial" w:hAnsi="Arial" w:cs="Arial"/>
        </w:rPr>
        <w:t>ukupnom</w:t>
      </w:r>
      <w:r>
        <w:rPr>
          <w:rFonts w:ascii="Arial" w:hAnsi="Arial" w:cs="Arial"/>
        </w:rPr>
        <w:t xml:space="preserve"> </w:t>
      </w:r>
      <w:r w:rsidRPr="003C2A30">
        <w:rPr>
          <w:rFonts w:ascii="Arial" w:hAnsi="Arial" w:cs="Arial"/>
        </w:rPr>
        <w:t xml:space="preserve">iznosu od </w:t>
      </w:r>
      <w:r w:rsidR="00511EC3">
        <w:rPr>
          <w:rFonts w:ascii="Arial" w:hAnsi="Arial" w:cs="Arial"/>
        </w:rPr>
        <w:t xml:space="preserve">216.680,49 kuna/28.758,44 eura  </w:t>
      </w:r>
      <w:r w:rsidRPr="003C2A30">
        <w:rPr>
          <w:rFonts w:ascii="Arial" w:hAnsi="Arial" w:cs="Arial"/>
        </w:rPr>
        <w:t>i  razvrstava u</w:t>
      </w:r>
      <w:r w:rsidR="0093596A">
        <w:rPr>
          <w:rFonts w:ascii="Arial" w:hAnsi="Arial" w:cs="Arial"/>
          <w:color w:val="FF0000"/>
        </w:rPr>
        <w:t xml:space="preserve"> </w:t>
      </w:r>
      <w:r w:rsidRPr="001347D6">
        <w:rPr>
          <w:rFonts w:ascii="Arial" w:hAnsi="Arial" w:cs="Arial"/>
        </w:rPr>
        <w:t>I. viši isplatni red.</w:t>
      </w:r>
    </w:p>
    <w:p w:rsidR="00511EC3" w:rsidP="004A3F13" w:rsidRDefault="00511EC3" w14:paraId="37F7B0D0" w14:textId="77777777">
      <w:pPr>
        <w:ind w:firstLine="708"/>
        <w:jc w:val="both"/>
        <w:rPr>
          <w:rFonts w:ascii="Arial" w:hAnsi="Arial" w:cs="Arial"/>
        </w:rPr>
      </w:pPr>
    </w:p>
    <w:p w:rsidRPr="003C2A30" w:rsidR="004A3F13" w:rsidP="004A3F13" w:rsidRDefault="00511EC3" w14:paraId="3446E046" w14:textId="0DE48E1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Pr="003C2A30" w:rsidR="004A3F13">
        <w:rPr>
          <w:rFonts w:ascii="Arial" w:hAnsi="Arial" w:cs="Arial"/>
        </w:rPr>
        <w:t xml:space="preserve">.  </w:t>
      </w:r>
      <w:r w:rsidR="004A3F13">
        <w:rPr>
          <w:rFonts w:ascii="Arial" w:hAnsi="Arial" w:cs="Arial"/>
        </w:rPr>
        <w:t xml:space="preserve">Vjerovnik </w:t>
      </w:r>
      <w:r>
        <w:rPr>
          <w:rFonts w:ascii="Arial" w:hAnsi="Arial" w:cs="Arial"/>
        </w:rPr>
        <w:t>Goran Pašić, Pula, Voltićeva 5, OIB: 85168506791</w:t>
      </w:r>
      <w:r w:rsidRPr="003C2A30" w:rsidR="004A3F13">
        <w:rPr>
          <w:rFonts w:ascii="Arial" w:hAnsi="Arial" w:cs="Arial"/>
        </w:rPr>
        <w:t xml:space="preserve">, prijavio je tražbinu </w:t>
      </w:r>
      <w:r w:rsidRPr="003C2A30" w:rsidR="001347D6">
        <w:rPr>
          <w:rFonts w:ascii="Arial" w:hAnsi="Arial" w:cs="Arial"/>
        </w:rPr>
        <w:t xml:space="preserve">u </w:t>
      </w:r>
      <w:r w:rsidR="001347D6">
        <w:rPr>
          <w:rFonts w:ascii="Arial" w:hAnsi="Arial" w:cs="Arial"/>
        </w:rPr>
        <w:t xml:space="preserve">bruto </w:t>
      </w:r>
      <w:r w:rsidRPr="003C2A30" w:rsidR="004A3F13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>199.932,13 kuna/26.535,55</w:t>
      </w:r>
      <w:r w:rsidR="004A3F13">
        <w:rPr>
          <w:rFonts w:ascii="Arial" w:hAnsi="Arial" w:cs="Arial"/>
        </w:rPr>
        <w:t xml:space="preserve"> eura  po osnovi ugovora o radu na temelju obračuna plaće i otpremnine.  </w:t>
      </w:r>
    </w:p>
    <w:p w:rsidR="00511EC3" w:rsidP="004A3F13" w:rsidRDefault="00511EC3" w14:paraId="1E16A690" w14:textId="77777777">
      <w:pPr>
        <w:ind w:firstLine="708"/>
        <w:jc w:val="both"/>
        <w:rPr>
          <w:rFonts w:ascii="Arial" w:hAnsi="Arial" w:cs="Arial"/>
        </w:rPr>
      </w:pPr>
    </w:p>
    <w:p w:rsidRPr="003C2A30" w:rsidR="004A3F13" w:rsidP="004A3F13" w:rsidRDefault="004A3F13" w14:paraId="6600A093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 u cijelosti.   </w:t>
      </w:r>
    </w:p>
    <w:p w:rsidRPr="003C2A30" w:rsidR="004A3F13" w:rsidP="004A3F13" w:rsidRDefault="004A3F13" w14:paraId="411D256F" w14:textId="77777777">
      <w:pPr>
        <w:jc w:val="both"/>
        <w:rPr>
          <w:rFonts w:ascii="Arial" w:hAnsi="Arial" w:cs="Arial"/>
        </w:rPr>
      </w:pPr>
    </w:p>
    <w:p w:rsidRPr="003C2A30" w:rsidR="004A3F13" w:rsidP="004A3F13" w:rsidRDefault="004A3F13" w14:paraId="1631DABC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4A3F13" w:rsidP="004A3F13" w:rsidRDefault="004A3F13" w14:paraId="11A115BF" w14:textId="77777777">
      <w:pPr>
        <w:ind w:firstLine="708"/>
        <w:jc w:val="both"/>
        <w:rPr>
          <w:rFonts w:ascii="Arial" w:hAnsi="Arial" w:cs="Arial"/>
        </w:rPr>
      </w:pPr>
    </w:p>
    <w:p w:rsidR="004A3F13" w:rsidP="004A3F13" w:rsidRDefault="004A3F13" w14:paraId="6BCC03BF" w14:textId="77777777">
      <w:pPr>
        <w:ind w:firstLine="708"/>
        <w:jc w:val="both"/>
        <w:rPr>
          <w:rFonts w:ascii="Arial" w:hAnsi="Arial" w:cs="Arial"/>
          <w:color w:val="FF0000"/>
        </w:rPr>
      </w:pPr>
      <w:r w:rsidRPr="003C2A30">
        <w:rPr>
          <w:rFonts w:ascii="Arial" w:hAnsi="Arial" w:cs="Arial"/>
        </w:rPr>
        <w:t>Stečajni sudac objavljuje da se t</w:t>
      </w:r>
      <w:r>
        <w:rPr>
          <w:rFonts w:ascii="Arial" w:hAnsi="Arial" w:cs="Arial"/>
        </w:rPr>
        <w:t xml:space="preserve">ražbina stečajnog vjerovnika </w:t>
      </w:r>
      <w:r w:rsidR="00511EC3">
        <w:rPr>
          <w:rFonts w:ascii="Arial" w:hAnsi="Arial" w:cs="Arial"/>
        </w:rPr>
        <w:t>Gorana Pašića, Pula, Voltićeva 5, OIB: 85168506791</w:t>
      </w:r>
      <w:r w:rsidRPr="003C2A30">
        <w:rPr>
          <w:rFonts w:ascii="Arial" w:hAnsi="Arial" w:cs="Arial"/>
        </w:rPr>
        <w:t xml:space="preserve">,  smatra utvrđenom u </w:t>
      </w:r>
      <w:r w:rsidR="00511EC3">
        <w:rPr>
          <w:rFonts w:ascii="Arial" w:hAnsi="Arial" w:cs="Arial"/>
        </w:rPr>
        <w:t>ukupnom</w:t>
      </w:r>
      <w:r>
        <w:rPr>
          <w:rFonts w:ascii="Arial" w:hAnsi="Arial" w:cs="Arial"/>
        </w:rPr>
        <w:t xml:space="preserve"> </w:t>
      </w:r>
      <w:r w:rsidRPr="003C2A30">
        <w:rPr>
          <w:rFonts w:ascii="Arial" w:hAnsi="Arial" w:cs="Arial"/>
        </w:rPr>
        <w:t xml:space="preserve">iznosu od </w:t>
      </w:r>
      <w:r w:rsidR="00511EC3">
        <w:rPr>
          <w:rFonts w:ascii="Arial" w:hAnsi="Arial" w:cs="Arial"/>
        </w:rPr>
        <w:t>199.932,13 kuna/26.535,55 eura</w:t>
      </w:r>
      <w:r>
        <w:rPr>
          <w:rFonts w:ascii="Arial" w:hAnsi="Arial" w:cs="Arial"/>
        </w:rPr>
        <w:t xml:space="preserve"> </w:t>
      </w:r>
      <w:r w:rsidRPr="003C2A30">
        <w:rPr>
          <w:rFonts w:ascii="Arial" w:hAnsi="Arial" w:cs="Arial"/>
        </w:rPr>
        <w:t xml:space="preserve"> i  razvrstava u</w:t>
      </w:r>
      <w:r w:rsidR="0093596A">
        <w:rPr>
          <w:rFonts w:ascii="Arial" w:hAnsi="Arial" w:cs="Arial"/>
          <w:color w:val="FF0000"/>
        </w:rPr>
        <w:t xml:space="preserve"> </w:t>
      </w:r>
      <w:r w:rsidRPr="001347D6" w:rsidR="0093596A">
        <w:rPr>
          <w:rFonts w:ascii="Arial" w:hAnsi="Arial" w:cs="Arial"/>
        </w:rPr>
        <w:t>I</w:t>
      </w:r>
      <w:r w:rsidRPr="001347D6">
        <w:rPr>
          <w:rFonts w:ascii="Arial" w:hAnsi="Arial" w:cs="Arial"/>
        </w:rPr>
        <w:t>. viši isplatni red.</w:t>
      </w:r>
    </w:p>
    <w:p w:rsidRPr="003C2A30" w:rsidR="00511EC3" w:rsidP="004A3F13" w:rsidRDefault="00511EC3" w14:paraId="0CB89B8B" w14:textId="77777777">
      <w:pPr>
        <w:ind w:firstLine="708"/>
        <w:jc w:val="both"/>
        <w:rPr>
          <w:rFonts w:ascii="Arial" w:hAnsi="Arial" w:cs="Arial"/>
        </w:rPr>
      </w:pPr>
    </w:p>
    <w:p w:rsidR="004A3F13" w:rsidP="004A3F13" w:rsidRDefault="00511EC3" w14:paraId="2133DF5E" w14:textId="3E4B6F4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3C2A30" w:rsidR="004A3F13">
        <w:rPr>
          <w:rFonts w:ascii="Arial" w:hAnsi="Arial" w:cs="Arial"/>
        </w:rPr>
        <w:t xml:space="preserve">.  </w:t>
      </w:r>
      <w:r w:rsidR="004A3F13">
        <w:rPr>
          <w:rFonts w:ascii="Arial" w:hAnsi="Arial" w:cs="Arial"/>
        </w:rPr>
        <w:t xml:space="preserve">Vjerovnik </w:t>
      </w:r>
      <w:r>
        <w:rPr>
          <w:rFonts w:ascii="Arial" w:hAnsi="Arial" w:cs="Arial"/>
        </w:rPr>
        <w:t>Iris Laštrić, Medulin, Šaraje 9, OIB: 2627165990, prijavila</w:t>
      </w:r>
      <w:r w:rsidRPr="003C2A30" w:rsidR="004A3F13">
        <w:rPr>
          <w:rFonts w:ascii="Arial" w:hAnsi="Arial" w:cs="Arial"/>
        </w:rPr>
        <w:t xml:space="preserve"> je tražbinu </w:t>
      </w:r>
      <w:r w:rsidRPr="003C2A30" w:rsidR="001347D6">
        <w:rPr>
          <w:rFonts w:ascii="Arial" w:hAnsi="Arial" w:cs="Arial"/>
        </w:rPr>
        <w:t xml:space="preserve">u </w:t>
      </w:r>
      <w:r w:rsidR="001347D6">
        <w:rPr>
          <w:rFonts w:ascii="Arial" w:hAnsi="Arial" w:cs="Arial"/>
        </w:rPr>
        <w:t xml:space="preserve">bruto </w:t>
      </w:r>
      <w:r w:rsidRPr="003C2A30" w:rsidR="004A3F13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>120.302,83 kuna/15.966,92</w:t>
      </w:r>
      <w:r w:rsidR="004A3F13">
        <w:rPr>
          <w:rFonts w:ascii="Arial" w:hAnsi="Arial" w:cs="Arial"/>
        </w:rPr>
        <w:t xml:space="preserve"> eura  po osnovi ugovora o radu na temelju obračuna plaće i otpremnine.  </w:t>
      </w:r>
    </w:p>
    <w:p w:rsidRPr="003C2A30" w:rsidR="00511EC3" w:rsidP="004A3F13" w:rsidRDefault="00511EC3" w14:paraId="5E0CD1A5" w14:textId="77777777">
      <w:pPr>
        <w:ind w:firstLine="708"/>
        <w:jc w:val="both"/>
        <w:rPr>
          <w:rFonts w:ascii="Arial" w:hAnsi="Arial" w:cs="Arial"/>
        </w:rPr>
      </w:pPr>
    </w:p>
    <w:p w:rsidRPr="003C2A30" w:rsidR="004A3F13" w:rsidP="004A3F13" w:rsidRDefault="004A3F13" w14:paraId="2CD37F22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 u cijelosti.   </w:t>
      </w:r>
    </w:p>
    <w:p w:rsidRPr="003C2A30" w:rsidR="004A3F13" w:rsidP="004A3F13" w:rsidRDefault="004A3F13" w14:paraId="48C10D2C" w14:textId="77777777">
      <w:pPr>
        <w:jc w:val="both"/>
        <w:rPr>
          <w:rFonts w:ascii="Arial" w:hAnsi="Arial" w:cs="Arial"/>
        </w:rPr>
      </w:pPr>
    </w:p>
    <w:p w:rsidRPr="003C2A30" w:rsidR="004A3F13" w:rsidP="004A3F13" w:rsidRDefault="004A3F13" w14:paraId="31233850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4A3F13" w:rsidP="004A3F13" w:rsidRDefault="004A3F13" w14:paraId="2F341B0C" w14:textId="77777777">
      <w:pPr>
        <w:ind w:firstLine="708"/>
        <w:jc w:val="both"/>
        <w:rPr>
          <w:rFonts w:ascii="Arial" w:hAnsi="Arial" w:cs="Arial"/>
        </w:rPr>
      </w:pPr>
    </w:p>
    <w:p w:rsidRPr="001347D6" w:rsidR="004A3F13" w:rsidP="004A3F13" w:rsidRDefault="004A3F13" w14:paraId="7CFE67DC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Stečajni sudac objavljuje da se t</w:t>
      </w:r>
      <w:r>
        <w:rPr>
          <w:rFonts w:ascii="Arial" w:hAnsi="Arial" w:cs="Arial"/>
        </w:rPr>
        <w:t xml:space="preserve">ražbina stečajnog vjerovnika </w:t>
      </w:r>
      <w:r w:rsidR="00511EC3">
        <w:rPr>
          <w:rFonts w:ascii="Arial" w:hAnsi="Arial" w:cs="Arial"/>
        </w:rPr>
        <w:t>Iris Laštrić, Medulin, Šaraje 9, OIB: 2627165990</w:t>
      </w:r>
      <w:r w:rsidRPr="003C2A30">
        <w:rPr>
          <w:rFonts w:ascii="Arial" w:hAnsi="Arial" w:cs="Arial"/>
        </w:rPr>
        <w:t xml:space="preserve">,  smatra utvrđenom u </w:t>
      </w:r>
      <w:r w:rsidR="00734A7D">
        <w:rPr>
          <w:rFonts w:ascii="Arial" w:hAnsi="Arial" w:cs="Arial"/>
        </w:rPr>
        <w:t>ukupnom</w:t>
      </w:r>
      <w:r>
        <w:rPr>
          <w:rFonts w:ascii="Arial" w:hAnsi="Arial" w:cs="Arial"/>
        </w:rPr>
        <w:t xml:space="preserve"> </w:t>
      </w:r>
      <w:r w:rsidRPr="003C2A30">
        <w:rPr>
          <w:rFonts w:ascii="Arial" w:hAnsi="Arial" w:cs="Arial"/>
        </w:rPr>
        <w:t xml:space="preserve">iznosu od </w:t>
      </w:r>
      <w:r w:rsidR="00734A7D">
        <w:rPr>
          <w:rFonts w:ascii="Arial" w:hAnsi="Arial" w:cs="Arial"/>
        </w:rPr>
        <w:t xml:space="preserve">120.302,83 kuna/15.966,92 eura  </w:t>
      </w:r>
      <w:r w:rsidRPr="003C2A30">
        <w:rPr>
          <w:rFonts w:ascii="Arial" w:hAnsi="Arial" w:cs="Arial"/>
        </w:rPr>
        <w:t>i  razvrstava u</w:t>
      </w:r>
      <w:r w:rsidR="0093596A">
        <w:rPr>
          <w:rFonts w:ascii="Arial" w:hAnsi="Arial" w:cs="Arial"/>
          <w:color w:val="FF0000"/>
        </w:rPr>
        <w:t xml:space="preserve"> </w:t>
      </w:r>
      <w:r w:rsidRPr="001347D6" w:rsidR="0093596A">
        <w:rPr>
          <w:rFonts w:ascii="Arial" w:hAnsi="Arial" w:cs="Arial"/>
        </w:rPr>
        <w:t>I</w:t>
      </w:r>
      <w:r w:rsidRPr="001347D6">
        <w:rPr>
          <w:rFonts w:ascii="Arial" w:hAnsi="Arial" w:cs="Arial"/>
        </w:rPr>
        <w:t>. viši isplatni red.</w:t>
      </w:r>
    </w:p>
    <w:p w:rsidR="00734A7D" w:rsidP="004A3F13" w:rsidRDefault="00734A7D" w14:paraId="46E34E38" w14:textId="77777777">
      <w:pPr>
        <w:ind w:firstLine="708"/>
        <w:jc w:val="both"/>
        <w:rPr>
          <w:rFonts w:ascii="Arial" w:hAnsi="Arial" w:cs="Arial"/>
        </w:rPr>
      </w:pPr>
    </w:p>
    <w:p w:rsidR="00734A7D" w:rsidP="004A3F13" w:rsidRDefault="00734A7D" w14:paraId="193C9862" w14:textId="02E8F60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Pr="003C2A30" w:rsidR="004A3F13">
        <w:rPr>
          <w:rFonts w:ascii="Arial" w:hAnsi="Arial" w:cs="Arial"/>
        </w:rPr>
        <w:t xml:space="preserve">.  </w:t>
      </w:r>
      <w:r w:rsidR="004A3F13">
        <w:rPr>
          <w:rFonts w:ascii="Arial" w:hAnsi="Arial" w:cs="Arial"/>
        </w:rPr>
        <w:t xml:space="preserve">Vjerovnik </w:t>
      </w:r>
      <w:r>
        <w:rPr>
          <w:rFonts w:ascii="Arial" w:hAnsi="Arial" w:cs="Arial"/>
        </w:rPr>
        <w:t>Mladen Rudić, Njivice, Cvjetni trg 7, OIB: 56982737043</w:t>
      </w:r>
      <w:r w:rsidRPr="003C2A30" w:rsidR="004A3F13">
        <w:rPr>
          <w:rFonts w:ascii="Arial" w:hAnsi="Arial" w:cs="Arial"/>
        </w:rPr>
        <w:t xml:space="preserve">, prijavio je tražbinu </w:t>
      </w:r>
      <w:r w:rsidRPr="003C2A30" w:rsidR="001347D6">
        <w:rPr>
          <w:rFonts w:ascii="Arial" w:hAnsi="Arial" w:cs="Arial"/>
        </w:rPr>
        <w:t xml:space="preserve">u </w:t>
      </w:r>
      <w:r w:rsidR="001347D6">
        <w:rPr>
          <w:rFonts w:ascii="Arial" w:hAnsi="Arial" w:cs="Arial"/>
        </w:rPr>
        <w:t xml:space="preserve">bruto </w:t>
      </w:r>
      <w:r w:rsidRPr="003C2A30" w:rsidR="004A3F13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>193.577,38 kuna/25.692,13</w:t>
      </w:r>
      <w:r w:rsidR="004A3F13">
        <w:rPr>
          <w:rFonts w:ascii="Arial" w:hAnsi="Arial" w:cs="Arial"/>
        </w:rPr>
        <w:t xml:space="preserve"> eura  po osnovi ugovora o radu na temelju obračuna plaće i otpremnine. </w:t>
      </w:r>
    </w:p>
    <w:p w:rsidRPr="003C2A30" w:rsidR="004A3F13" w:rsidP="004A3F13" w:rsidRDefault="004A3F13" w14:paraId="44AE9981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Pr="003C2A30" w:rsidR="004A3F13" w:rsidP="004A3F13" w:rsidRDefault="004A3F13" w14:paraId="7943C2A6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 u cijelosti.   </w:t>
      </w:r>
    </w:p>
    <w:p w:rsidRPr="003C2A30" w:rsidR="004A3F13" w:rsidP="004A3F13" w:rsidRDefault="004A3F13" w14:paraId="378F63E0" w14:textId="77777777">
      <w:pPr>
        <w:jc w:val="both"/>
        <w:rPr>
          <w:rFonts w:ascii="Arial" w:hAnsi="Arial" w:cs="Arial"/>
        </w:rPr>
      </w:pPr>
    </w:p>
    <w:p w:rsidRPr="003C2A30" w:rsidR="004A3F13" w:rsidP="004A3F13" w:rsidRDefault="004A3F13" w14:paraId="12F74EBC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4A3F13" w:rsidP="004A3F13" w:rsidRDefault="004A3F13" w14:paraId="34944B47" w14:textId="77777777">
      <w:pPr>
        <w:ind w:firstLine="708"/>
        <w:jc w:val="both"/>
        <w:rPr>
          <w:rFonts w:ascii="Arial" w:hAnsi="Arial" w:cs="Arial"/>
        </w:rPr>
      </w:pPr>
    </w:p>
    <w:p w:rsidR="004A3F13" w:rsidP="004A3F13" w:rsidRDefault="004A3F13" w14:paraId="3818B97C" w14:textId="77777777">
      <w:pPr>
        <w:ind w:firstLine="708"/>
        <w:jc w:val="both"/>
        <w:rPr>
          <w:rFonts w:ascii="Arial" w:hAnsi="Arial" w:cs="Arial"/>
          <w:color w:val="FF0000"/>
        </w:rPr>
      </w:pPr>
      <w:r w:rsidRPr="003C2A30">
        <w:rPr>
          <w:rFonts w:ascii="Arial" w:hAnsi="Arial" w:cs="Arial"/>
        </w:rPr>
        <w:t>Stečajni sudac objavljuje da se t</w:t>
      </w:r>
      <w:r>
        <w:rPr>
          <w:rFonts w:ascii="Arial" w:hAnsi="Arial" w:cs="Arial"/>
        </w:rPr>
        <w:t xml:space="preserve">ražbina stečajnog vjerovnika </w:t>
      </w:r>
      <w:r w:rsidR="00734A7D">
        <w:rPr>
          <w:rFonts w:ascii="Arial" w:hAnsi="Arial" w:cs="Arial"/>
        </w:rPr>
        <w:t>Mladen Rudić, Njivice, Cvjetni trg 7, OIB: 56982737043,</w:t>
      </w:r>
      <w:r w:rsidRPr="003C2A30">
        <w:rPr>
          <w:rFonts w:ascii="Arial" w:hAnsi="Arial" w:cs="Arial"/>
        </w:rPr>
        <w:t xml:space="preserve"> smatra utvrđenom u </w:t>
      </w:r>
      <w:r w:rsidR="00734A7D">
        <w:rPr>
          <w:rFonts w:ascii="Arial" w:hAnsi="Arial" w:cs="Arial"/>
        </w:rPr>
        <w:t>ukupnom</w:t>
      </w:r>
      <w:r>
        <w:rPr>
          <w:rFonts w:ascii="Arial" w:hAnsi="Arial" w:cs="Arial"/>
        </w:rPr>
        <w:t xml:space="preserve"> </w:t>
      </w:r>
      <w:r w:rsidRPr="003C2A30">
        <w:rPr>
          <w:rFonts w:ascii="Arial" w:hAnsi="Arial" w:cs="Arial"/>
        </w:rPr>
        <w:t xml:space="preserve">iznosu od </w:t>
      </w:r>
      <w:r w:rsidR="00734A7D">
        <w:rPr>
          <w:rFonts w:ascii="Arial" w:hAnsi="Arial" w:cs="Arial"/>
        </w:rPr>
        <w:t xml:space="preserve">193.577,38 kuna/25.692,13 eura  </w:t>
      </w:r>
      <w:r w:rsidRPr="003C2A30">
        <w:rPr>
          <w:rFonts w:ascii="Arial" w:hAnsi="Arial" w:cs="Arial"/>
        </w:rPr>
        <w:t>i  razvrstava u</w:t>
      </w:r>
      <w:r w:rsidR="0093596A">
        <w:rPr>
          <w:rFonts w:ascii="Arial" w:hAnsi="Arial" w:cs="Arial"/>
          <w:color w:val="FF0000"/>
        </w:rPr>
        <w:t xml:space="preserve"> </w:t>
      </w:r>
      <w:r w:rsidRPr="001347D6">
        <w:rPr>
          <w:rFonts w:ascii="Arial" w:hAnsi="Arial" w:cs="Arial"/>
        </w:rPr>
        <w:t>I. viši isplatni red.</w:t>
      </w:r>
    </w:p>
    <w:p w:rsidR="00734A7D" w:rsidP="004A3F13" w:rsidRDefault="00734A7D" w14:paraId="2790A9F5" w14:textId="77777777">
      <w:pPr>
        <w:ind w:firstLine="708"/>
        <w:jc w:val="both"/>
        <w:rPr>
          <w:rFonts w:ascii="Arial" w:hAnsi="Arial" w:cs="Arial"/>
          <w:color w:val="FF0000"/>
        </w:rPr>
      </w:pPr>
    </w:p>
    <w:p w:rsidR="00734A7D" w:rsidP="00734A7D" w:rsidRDefault="00734A7D" w14:paraId="73D4E2A9" w14:textId="69CECA0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Pr="003C2A30">
        <w:rPr>
          <w:rFonts w:ascii="Arial" w:hAnsi="Arial" w:cs="Arial"/>
        </w:rPr>
        <w:t xml:space="preserve">.  </w:t>
      </w:r>
      <w:r>
        <w:rPr>
          <w:rFonts w:ascii="Arial" w:hAnsi="Arial" w:cs="Arial"/>
        </w:rPr>
        <w:t>Vjerovnik Dean Perković, Lišnjan, Selo 47, OIB: 54717353335</w:t>
      </w:r>
      <w:r w:rsidRPr="003C2A30">
        <w:rPr>
          <w:rFonts w:ascii="Arial" w:hAnsi="Arial" w:cs="Arial"/>
        </w:rPr>
        <w:t xml:space="preserve">, prijavio je tražbinu </w:t>
      </w:r>
      <w:r w:rsidRPr="003C2A30" w:rsidR="001347D6">
        <w:rPr>
          <w:rFonts w:ascii="Arial" w:hAnsi="Arial" w:cs="Arial"/>
        </w:rPr>
        <w:t xml:space="preserve">u </w:t>
      </w:r>
      <w:r w:rsidR="001347D6">
        <w:rPr>
          <w:rFonts w:ascii="Arial" w:hAnsi="Arial" w:cs="Arial"/>
        </w:rPr>
        <w:t xml:space="preserve">bruto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 xml:space="preserve">27.006,53 kune/3.584,38 eura  po osnovi ugovora o radu na temelju obračuna plaće i otpremnine. </w:t>
      </w:r>
    </w:p>
    <w:p w:rsidRPr="003C2A30" w:rsidR="00734A7D" w:rsidP="00734A7D" w:rsidRDefault="00734A7D" w14:paraId="4908523F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Pr="003C2A30" w:rsidR="00734A7D" w:rsidP="00734A7D" w:rsidRDefault="00734A7D" w14:paraId="5F48279B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 u cijelosti.   </w:t>
      </w:r>
    </w:p>
    <w:p w:rsidRPr="003C2A30" w:rsidR="00734A7D" w:rsidP="00734A7D" w:rsidRDefault="00734A7D" w14:paraId="6E2454A6" w14:textId="77777777">
      <w:pPr>
        <w:jc w:val="both"/>
        <w:rPr>
          <w:rFonts w:ascii="Arial" w:hAnsi="Arial" w:cs="Arial"/>
        </w:rPr>
      </w:pPr>
    </w:p>
    <w:p w:rsidRPr="003C2A30" w:rsidR="00734A7D" w:rsidP="00734A7D" w:rsidRDefault="00734A7D" w14:paraId="02D0615D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734A7D" w:rsidP="00734A7D" w:rsidRDefault="00734A7D" w14:paraId="0F33E669" w14:textId="77777777">
      <w:pPr>
        <w:ind w:firstLine="708"/>
        <w:jc w:val="both"/>
        <w:rPr>
          <w:rFonts w:ascii="Arial" w:hAnsi="Arial" w:cs="Arial"/>
        </w:rPr>
      </w:pPr>
    </w:p>
    <w:p w:rsidRPr="001347D6" w:rsidR="00734A7D" w:rsidP="00734A7D" w:rsidRDefault="00734A7D" w14:paraId="551AF169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Stečajni sudac objavljuje da se t</w:t>
      </w:r>
      <w:r>
        <w:rPr>
          <w:rFonts w:ascii="Arial" w:hAnsi="Arial" w:cs="Arial"/>
        </w:rPr>
        <w:t>ražbina stečajnog vjerovnika Deana Perkovića, Lišnjan, Selo 47, OIB: 54717353335,</w:t>
      </w:r>
      <w:r w:rsidRPr="003C2A30">
        <w:rPr>
          <w:rFonts w:ascii="Arial" w:hAnsi="Arial" w:cs="Arial"/>
        </w:rPr>
        <w:t xml:space="preserve"> smatra utvrđenom u </w:t>
      </w:r>
      <w:r>
        <w:rPr>
          <w:rFonts w:ascii="Arial" w:hAnsi="Arial" w:cs="Arial"/>
        </w:rPr>
        <w:t xml:space="preserve">ukupnom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 xml:space="preserve">27.006,53 kune/3.584,38 eura  </w:t>
      </w:r>
      <w:r w:rsidRPr="003C2A30">
        <w:rPr>
          <w:rFonts w:ascii="Arial" w:hAnsi="Arial" w:cs="Arial"/>
        </w:rPr>
        <w:t>i  razvrstava u</w:t>
      </w:r>
      <w:r w:rsidR="0093596A">
        <w:rPr>
          <w:rFonts w:ascii="Arial" w:hAnsi="Arial" w:cs="Arial"/>
          <w:color w:val="FF0000"/>
        </w:rPr>
        <w:t xml:space="preserve"> </w:t>
      </w:r>
      <w:r w:rsidRPr="001347D6" w:rsidR="0093596A">
        <w:rPr>
          <w:rFonts w:ascii="Arial" w:hAnsi="Arial" w:cs="Arial"/>
        </w:rPr>
        <w:t>I</w:t>
      </w:r>
      <w:r w:rsidRPr="001347D6">
        <w:rPr>
          <w:rFonts w:ascii="Arial" w:hAnsi="Arial" w:cs="Arial"/>
        </w:rPr>
        <w:t>. viši isplatni red.</w:t>
      </w:r>
    </w:p>
    <w:p w:rsidR="00734A7D" w:rsidP="00734A7D" w:rsidRDefault="00734A7D" w14:paraId="05AC1A85" w14:textId="77777777">
      <w:pPr>
        <w:ind w:firstLine="708"/>
        <w:jc w:val="both"/>
        <w:rPr>
          <w:rFonts w:ascii="Arial" w:hAnsi="Arial" w:cs="Arial"/>
        </w:rPr>
      </w:pPr>
    </w:p>
    <w:p w:rsidR="00734A7D" w:rsidP="00734A7D" w:rsidRDefault="00734A7D" w14:paraId="36821DD5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Pr="003C2A30">
        <w:rPr>
          <w:rFonts w:ascii="Arial" w:hAnsi="Arial" w:cs="Arial"/>
        </w:rPr>
        <w:t xml:space="preserve">.  </w:t>
      </w:r>
      <w:r>
        <w:rPr>
          <w:rFonts w:ascii="Arial" w:hAnsi="Arial" w:cs="Arial"/>
        </w:rPr>
        <w:t>Vjerovnik Roberto Benčić, Pula, Brijunska 6, OIB: 56207314334</w:t>
      </w:r>
      <w:r w:rsidRPr="003C2A30">
        <w:rPr>
          <w:rFonts w:ascii="Arial" w:hAnsi="Arial" w:cs="Arial"/>
        </w:rPr>
        <w:t xml:space="preserve">, prijavio je tražbinu u </w:t>
      </w:r>
      <w:r>
        <w:rPr>
          <w:rFonts w:ascii="Arial" w:hAnsi="Arial" w:cs="Arial"/>
        </w:rPr>
        <w:t xml:space="preserve">bruto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 xml:space="preserve">34.183,41 kuna/4.536,92 eura  po osnovi ugovora o radu na temelju obračuna plaće i otpremnine. </w:t>
      </w:r>
    </w:p>
    <w:p w:rsidRPr="003C2A30" w:rsidR="00734A7D" w:rsidP="00734A7D" w:rsidRDefault="00734A7D" w14:paraId="38BF5317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Pr="003C2A30" w:rsidR="00734A7D" w:rsidP="00734A7D" w:rsidRDefault="00734A7D" w14:paraId="1EE3639D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 u cijelosti.   </w:t>
      </w:r>
    </w:p>
    <w:p w:rsidRPr="003C2A30" w:rsidR="00734A7D" w:rsidP="00734A7D" w:rsidRDefault="00734A7D" w14:paraId="147131BD" w14:textId="77777777">
      <w:pPr>
        <w:jc w:val="both"/>
        <w:rPr>
          <w:rFonts w:ascii="Arial" w:hAnsi="Arial" w:cs="Arial"/>
        </w:rPr>
      </w:pPr>
    </w:p>
    <w:p w:rsidRPr="003C2A30" w:rsidR="00734A7D" w:rsidP="00734A7D" w:rsidRDefault="00734A7D" w14:paraId="558DDFDF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734A7D" w:rsidP="00734A7D" w:rsidRDefault="00734A7D" w14:paraId="3ED26167" w14:textId="77777777">
      <w:pPr>
        <w:ind w:firstLine="708"/>
        <w:jc w:val="both"/>
        <w:rPr>
          <w:rFonts w:ascii="Arial" w:hAnsi="Arial" w:cs="Arial"/>
        </w:rPr>
      </w:pPr>
    </w:p>
    <w:p w:rsidR="00734A7D" w:rsidP="00734A7D" w:rsidRDefault="00734A7D" w14:paraId="27EF7BC5" w14:textId="77777777">
      <w:pPr>
        <w:ind w:firstLine="708"/>
        <w:jc w:val="both"/>
        <w:rPr>
          <w:rFonts w:ascii="Arial" w:hAnsi="Arial" w:cs="Arial"/>
          <w:color w:val="FF0000"/>
        </w:rPr>
      </w:pPr>
      <w:r w:rsidRPr="003C2A30">
        <w:rPr>
          <w:rFonts w:ascii="Arial" w:hAnsi="Arial" w:cs="Arial"/>
        </w:rPr>
        <w:t>Stečajni sudac objavljuje da se t</w:t>
      </w:r>
      <w:r>
        <w:rPr>
          <w:rFonts w:ascii="Arial" w:hAnsi="Arial" w:cs="Arial"/>
        </w:rPr>
        <w:t>ražbina stečajnog vjerovnika 34.183,41 kuna/4.536,92 eura,</w:t>
      </w:r>
      <w:r w:rsidRPr="003C2A30">
        <w:rPr>
          <w:rFonts w:ascii="Arial" w:hAnsi="Arial" w:cs="Arial"/>
        </w:rPr>
        <w:t xml:space="preserve"> smatra utvrđenom u </w:t>
      </w:r>
      <w:r>
        <w:rPr>
          <w:rFonts w:ascii="Arial" w:hAnsi="Arial" w:cs="Arial"/>
        </w:rPr>
        <w:t xml:space="preserve">bruto  </w:t>
      </w:r>
      <w:r w:rsidRPr="003C2A30">
        <w:rPr>
          <w:rFonts w:ascii="Arial" w:hAnsi="Arial" w:cs="Arial"/>
        </w:rPr>
        <w:t xml:space="preserve">iznosu od </w:t>
      </w:r>
      <w:r w:rsidR="00FE3C18">
        <w:rPr>
          <w:rFonts w:ascii="Arial" w:hAnsi="Arial" w:cs="Arial"/>
        </w:rPr>
        <w:t xml:space="preserve">34.183,41 kuna/4.536,92 eura  </w:t>
      </w:r>
      <w:r>
        <w:rPr>
          <w:rFonts w:ascii="Arial" w:hAnsi="Arial" w:cs="Arial"/>
        </w:rPr>
        <w:t xml:space="preserve"> </w:t>
      </w:r>
      <w:r w:rsidRPr="003C2A30">
        <w:rPr>
          <w:rFonts w:ascii="Arial" w:hAnsi="Arial" w:cs="Arial"/>
        </w:rPr>
        <w:t xml:space="preserve">i  razvrstava </w:t>
      </w:r>
      <w:r w:rsidRPr="001347D6">
        <w:rPr>
          <w:rFonts w:ascii="Arial" w:hAnsi="Arial" w:cs="Arial"/>
        </w:rPr>
        <w:t>u</w:t>
      </w:r>
      <w:r w:rsidRPr="001347D6" w:rsidR="0093596A">
        <w:rPr>
          <w:rFonts w:ascii="Arial" w:hAnsi="Arial" w:cs="Arial"/>
        </w:rPr>
        <w:t xml:space="preserve"> I</w:t>
      </w:r>
      <w:r w:rsidRPr="001347D6">
        <w:rPr>
          <w:rFonts w:ascii="Arial" w:hAnsi="Arial" w:cs="Arial"/>
        </w:rPr>
        <w:t>. viši isplatni red.</w:t>
      </w:r>
    </w:p>
    <w:p w:rsidR="00734A7D" w:rsidP="00734A7D" w:rsidRDefault="00734A7D" w14:paraId="296BF5C1" w14:textId="77777777">
      <w:pPr>
        <w:ind w:firstLine="708"/>
        <w:jc w:val="both"/>
        <w:rPr>
          <w:rFonts w:ascii="Arial" w:hAnsi="Arial" w:cs="Arial"/>
          <w:color w:val="FF0000"/>
        </w:rPr>
      </w:pPr>
    </w:p>
    <w:p w:rsidR="00734A7D" w:rsidP="00734A7D" w:rsidRDefault="00FE3C18" w14:paraId="2DBFC801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11</w:t>
      </w:r>
      <w:r w:rsidRPr="003C2A30" w:rsidR="00734A7D">
        <w:rPr>
          <w:rFonts w:ascii="Arial" w:hAnsi="Arial" w:cs="Arial"/>
        </w:rPr>
        <w:t xml:space="preserve">.  </w:t>
      </w:r>
      <w:r w:rsidR="00734A7D">
        <w:rPr>
          <w:rFonts w:ascii="Arial" w:hAnsi="Arial" w:cs="Arial"/>
        </w:rPr>
        <w:t xml:space="preserve">Vjerovnik </w:t>
      </w:r>
      <w:r>
        <w:rPr>
          <w:rFonts w:ascii="Arial" w:hAnsi="Arial" w:cs="Arial"/>
        </w:rPr>
        <w:t xml:space="preserve">Andro Jan, Pula, Županska 25, OIB: 14357765714, </w:t>
      </w:r>
      <w:r w:rsidRPr="003C2A30" w:rsidR="00734A7D">
        <w:rPr>
          <w:rFonts w:ascii="Arial" w:hAnsi="Arial" w:cs="Arial"/>
        </w:rPr>
        <w:t xml:space="preserve">prijavio je tražbinu u </w:t>
      </w:r>
      <w:r>
        <w:rPr>
          <w:rFonts w:ascii="Arial" w:hAnsi="Arial" w:cs="Arial"/>
        </w:rPr>
        <w:t>bruto</w:t>
      </w:r>
      <w:r w:rsidR="00734A7D">
        <w:rPr>
          <w:rFonts w:ascii="Arial" w:hAnsi="Arial" w:cs="Arial"/>
        </w:rPr>
        <w:t xml:space="preserve"> </w:t>
      </w:r>
      <w:r w:rsidRPr="003C2A30" w:rsidR="00734A7D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>22.382,37 kuna/2.970,65</w:t>
      </w:r>
      <w:r w:rsidR="00734A7D">
        <w:rPr>
          <w:rFonts w:ascii="Arial" w:hAnsi="Arial" w:cs="Arial"/>
        </w:rPr>
        <w:t xml:space="preserve"> eura  po osnovi ugovora o radu na temelju obračuna plaće i otpremnine. </w:t>
      </w:r>
    </w:p>
    <w:p w:rsidRPr="003C2A30" w:rsidR="00734A7D" w:rsidP="00734A7D" w:rsidRDefault="00734A7D" w14:paraId="31688E81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Pr="003C2A30" w:rsidR="00734A7D" w:rsidP="00734A7D" w:rsidRDefault="00734A7D" w14:paraId="132FB0ED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 u cijelosti.   </w:t>
      </w:r>
    </w:p>
    <w:p w:rsidRPr="003C2A30" w:rsidR="00734A7D" w:rsidP="00734A7D" w:rsidRDefault="00734A7D" w14:paraId="27A32135" w14:textId="77777777">
      <w:pPr>
        <w:jc w:val="both"/>
        <w:rPr>
          <w:rFonts w:ascii="Arial" w:hAnsi="Arial" w:cs="Arial"/>
        </w:rPr>
      </w:pPr>
    </w:p>
    <w:p w:rsidRPr="003C2A30" w:rsidR="00734A7D" w:rsidP="00734A7D" w:rsidRDefault="00734A7D" w14:paraId="383DAF11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734A7D" w:rsidP="00734A7D" w:rsidRDefault="00734A7D" w14:paraId="3171FD96" w14:textId="77777777">
      <w:pPr>
        <w:ind w:firstLine="708"/>
        <w:jc w:val="both"/>
        <w:rPr>
          <w:rFonts w:ascii="Arial" w:hAnsi="Arial" w:cs="Arial"/>
        </w:rPr>
      </w:pPr>
    </w:p>
    <w:p w:rsidRPr="001347D6" w:rsidR="00734A7D" w:rsidP="00734A7D" w:rsidRDefault="00734A7D" w14:paraId="7D1A383C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Stečajni sudac objavljuje da se t</w:t>
      </w:r>
      <w:r>
        <w:rPr>
          <w:rFonts w:ascii="Arial" w:hAnsi="Arial" w:cs="Arial"/>
        </w:rPr>
        <w:t xml:space="preserve">ražbina stečajnog vjerovnika </w:t>
      </w:r>
      <w:r w:rsidR="00FE3C18">
        <w:rPr>
          <w:rFonts w:ascii="Arial" w:hAnsi="Arial" w:cs="Arial"/>
        </w:rPr>
        <w:t>Andro Jan, Pula, Županska 25, OIB: 14357765714</w:t>
      </w:r>
      <w:r>
        <w:rPr>
          <w:rFonts w:ascii="Arial" w:hAnsi="Arial" w:cs="Arial"/>
        </w:rPr>
        <w:t>,</w:t>
      </w:r>
      <w:r w:rsidRPr="003C2A30">
        <w:rPr>
          <w:rFonts w:ascii="Arial" w:hAnsi="Arial" w:cs="Arial"/>
        </w:rPr>
        <w:t xml:space="preserve"> smatra utvrđenom u </w:t>
      </w:r>
      <w:r w:rsidR="00FE3C18">
        <w:rPr>
          <w:rFonts w:ascii="Arial" w:hAnsi="Arial" w:cs="Arial"/>
        </w:rPr>
        <w:t>bruto</w:t>
      </w:r>
      <w:r>
        <w:rPr>
          <w:rFonts w:ascii="Arial" w:hAnsi="Arial" w:cs="Arial"/>
        </w:rPr>
        <w:t xml:space="preserve"> </w:t>
      </w:r>
      <w:r w:rsidRPr="003C2A30">
        <w:rPr>
          <w:rFonts w:ascii="Arial" w:hAnsi="Arial" w:cs="Arial"/>
        </w:rPr>
        <w:t xml:space="preserve">iznosu od </w:t>
      </w:r>
      <w:r w:rsidR="00FE3C18">
        <w:rPr>
          <w:rFonts w:ascii="Arial" w:hAnsi="Arial" w:cs="Arial"/>
        </w:rPr>
        <w:t xml:space="preserve">22.382,37 kuna/2.970,65 eura  </w:t>
      </w:r>
      <w:r w:rsidRPr="003C2A30">
        <w:rPr>
          <w:rFonts w:ascii="Arial" w:hAnsi="Arial" w:cs="Arial"/>
        </w:rPr>
        <w:t>i  razvrstava u</w:t>
      </w:r>
      <w:r w:rsidR="0093596A">
        <w:rPr>
          <w:rFonts w:ascii="Arial" w:hAnsi="Arial" w:cs="Arial"/>
          <w:color w:val="FF0000"/>
        </w:rPr>
        <w:t xml:space="preserve"> </w:t>
      </w:r>
      <w:r w:rsidRPr="001347D6">
        <w:rPr>
          <w:rFonts w:ascii="Arial" w:hAnsi="Arial" w:cs="Arial"/>
        </w:rPr>
        <w:t>I. viši isplatni red.</w:t>
      </w:r>
    </w:p>
    <w:p w:rsidR="00FE3C18" w:rsidP="00734A7D" w:rsidRDefault="00FE3C18" w14:paraId="71EC4058" w14:textId="77777777">
      <w:pPr>
        <w:ind w:firstLine="708"/>
        <w:jc w:val="both"/>
        <w:rPr>
          <w:rFonts w:ascii="Arial" w:hAnsi="Arial" w:cs="Arial"/>
        </w:rPr>
      </w:pPr>
    </w:p>
    <w:p w:rsidR="00734A7D" w:rsidP="00734A7D" w:rsidRDefault="00FE3C18" w14:paraId="0F6D5533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12</w:t>
      </w:r>
      <w:r w:rsidRPr="003C2A30" w:rsidR="00734A7D">
        <w:rPr>
          <w:rFonts w:ascii="Arial" w:hAnsi="Arial" w:cs="Arial"/>
        </w:rPr>
        <w:t xml:space="preserve">.  </w:t>
      </w:r>
      <w:r w:rsidR="00734A7D">
        <w:rPr>
          <w:rFonts w:ascii="Arial" w:hAnsi="Arial" w:cs="Arial"/>
        </w:rPr>
        <w:t xml:space="preserve">Vjerovnik </w:t>
      </w:r>
      <w:r>
        <w:rPr>
          <w:rFonts w:ascii="Arial" w:hAnsi="Arial" w:cs="Arial"/>
        </w:rPr>
        <w:t>Andrej Barac, Pula, Voltićeva 9, OIB: 23904971042</w:t>
      </w:r>
      <w:r w:rsidRPr="003C2A30" w:rsidR="00734A7D">
        <w:rPr>
          <w:rFonts w:ascii="Arial" w:hAnsi="Arial" w:cs="Arial"/>
        </w:rPr>
        <w:t xml:space="preserve">, prijavio je tražbinu u </w:t>
      </w:r>
      <w:r>
        <w:rPr>
          <w:rFonts w:ascii="Arial" w:hAnsi="Arial" w:cs="Arial"/>
        </w:rPr>
        <w:t>bruto</w:t>
      </w:r>
      <w:r w:rsidR="00734A7D">
        <w:rPr>
          <w:rFonts w:ascii="Arial" w:hAnsi="Arial" w:cs="Arial"/>
        </w:rPr>
        <w:t xml:space="preserve"> </w:t>
      </w:r>
      <w:r w:rsidRPr="003C2A30" w:rsidR="00734A7D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>11.538,12 kuna/1.531,37</w:t>
      </w:r>
      <w:r w:rsidR="00734A7D">
        <w:rPr>
          <w:rFonts w:ascii="Arial" w:hAnsi="Arial" w:cs="Arial"/>
        </w:rPr>
        <w:t xml:space="preserve"> eura  po osnovi ugovora o radu na temelju obračuna plaće i otpremnine. </w:t>
      </w:r>
    </w:p>
    <w:p w:rsidRPr="003C2A30" w:rsidR="00734A7D" w:rsidP="00734A7D" w:rsidRDefault="00734A7D" w14:paraId="706A4849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Pr="003C2A30" w:rsidR="00734A7D" w:rsidP="00734A7D" w:rsidRDefault="00734A7D" w14:paraId="386412A7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 u cijelosti.   </w:t>
      </w:r>
    </w:p>
    <w:p w:rsidRPr="003C2A30" w:rsidR="00734A7D" w:rsidP="00734A7D" w:rsidRDefault="00734A7D" w14:paraId="722C6D80" w14:textId="77777777">
      <w:pPr>
        <w:jc w:val="both"/>
        <w:rPr>
          <w:rFonts w:ascii="Arial" w:hAnsi="Arial" w:cs="Arial"/>
        </w:rPr>
      </w:pPr>
    </w:p>
    <w:p w:rsidRPr="003C2A30" w:rsidR="00734A7D" w:rsidP="00734A7D" w:rsidRDefault="00734A7D" w14:paraId="2D71C9BA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734A7D" w:rsidP="00734A7D" w:rsidRDefault="00734A7D" w14:paraId="0154B2BA" w14:textId="77777777">
      <w:pPr>
        <w:ind w:firstLine="708"/>
        <w:jc w:val="both"/>
        <w:rPr>
          <w:rFonts w:ascii="Arial" w:hAnsi="Arial" w:cs="Arial"/>
        </w:rPr>
      </w:pPr>
    </w:p>
    <w:p w:rsidRPr="001347D6" w:rsidR="00734A7D" w:rsidP="00734A7D" w:rsidRDefault="00734A7D" w14:paraId="295927FE" w14:textId="56832F7C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Stečajni sudac objavljuje da se t</w:t>
      </w:r>
      <w:r>
        <w:rPr>
          <w:rFonts w:ascii="Arial" w:hAnsi="Arial" w:cs="Arial"/>
        </w:rPr>
        <w:t xml:space="preserve">ražbina stečajnog vjerovnika </w:t>
      </w:r>
      <w:r w:rsidR="00FE3C18">
        <w:rPr>
          <w:rFonts w:ascii="Arial" w:hAnsi="Arial" w:cs="Arial"/>
        </w:rPr>
        <w:t>Andreja Baraca, Pula, Voltićeva 9, OIB: 23904971042</w:t>
      </w:r>
      <w:r>
        <w:rPr>
          <w:rFonts w:ascii="Arial" w:hAnsi="Arial" w:cs="Arial"/>
        </w:rPr>
        <w:t>,</w:t>
      </w:r>
      <w:r w:rsidRPr="003C2A30">
        <w:rPr>
          <w:rFonts w:ascii="Arial" w:hAnsi="Arial" w:cs="Arial"/>
        </w:rPr>
        <w:t xml:space="preserve"> smatra utvrđenom u </w:t>
      </w:r>
      <w:r>
        <w:rPr>
          <w:rFonts w:ascii="Arial" w:hAnsi="Arial" w:cs="Arial"/>
        </w:rPr>
        <w:t xml:space="preserve">ukupnom </w:t>
      </w:r>
      <w:r w:rsidRPr="003C2A30">
        <w:rPr>
          <w:rFonts w:ascii="Arial" w:hAnsi="Arial" w:cs="Arial"/>
        </w:rPr>
        <w:t xml:space="preserve">iznosu od </w:t>
      </w:r>
      <w:r w:rsidR="001347D6">
        <w:rPr>
          <w:rFonts w:ascii="Arial" w:hAnsi="Arial" w:cs="Arial"/>
        </w:rPr>
        <w:t xml:space="preserve">11.538,12 kuna/1.531,37 eura  </w:t>
      </w:r>
      <w:r w:rsidRPr="003C2A30">
        <w:rPr>
          <w:rFonts w:ascii="Arial" w:hAnsi="Arial" w:cs="Arial"/>
        </w:rPr>
        <w:t xml:space="preserve">i  razvrstava </w:t>
      </w:r>
      <w:r w:rsidRPr="001347D6">
        <w:rPr>
          <w:rFonts w:ascii="Arial" w:hAnsi="Arial" w:cs="Arial"/>
        </w:rPr>
        <w:t>u</w:t>
      </w:r>
      <w:r w:rsidRPr="001347D6" w:rsidR="0093596A">
        <w:rPr>
          <w:rFonts w:ascii="Arial" w:hAnsi="Arial" w:cs="Arial"/>
        </w:rPr>
        <w:t xml:space="preserve"> </w:t>
      </w:r>
      <w:r w:rsidRPr="001347D6">
        <w:rPr>
          <w:rFonts w:ascii="Arial" w:hAnsi="Arial" w:cs="Arial"/>
        </w:rPr>
        <w:t>I. viši isplatni red.</w:t>
      </w:r>
    </w:p>
    <w:p w:rsidR="00FE3C18" w:rsidP="00734A7D" w:rsidRDefault="00FE3C18" w14:paraId="5C600B5F" w14:textId="77777777">
      <w:pPr>
        <w:ind w:firstLine="708"/>
        <w:jc w:val="both"/>
        <w:rPr>
          <w:rFonts w:ascii="Arial" w:hAnsi="Arial" w:cs="Arial"/>
          <w:color w:val="FF0000"/>
        </w:rPr>
      </w:pPr>
    </w:p>
    <w:p w:rsidR="00734A7D" w:rsidP="00734A7D" w:rsidRDefault="00FE3C18" w14:paraId="6BA12785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13</w:t>
      </w:r>
      <w:r w:rsidRPr="003C2A30" w:rsidR="00734A7D">
        <w:rPr>
          <w:rFonts w:ascii="Arial" w:hAnsi="Arial" w:cs="Arial"/>
        </w:rPr>
        <w:t xml:space="preserve">.  </w:t>
      </w:r>
      <w:r w:rsidR="00734A7D">
        <w:rPr>
          <w:rFonts w:ascii="Arial" w:hAnsi="Arial" w:cs="Arial"/>
        </w:rPr>
        <w:t xml:space="preserve">Vjerovnik Mladen </w:t>
      </w:r>
      <w:r>
        <w:rPr>
          <w:rFonts w:ascii="Arial" w:hAnsi="Arial" w:cs="Arial"/>
        </w:rPr>
        <w:t>Todić, Pula, Partizanski put 71, OIB: 88200983097</w:t>
      </w:r>
      <w:r w:rsidRPr="003C2A30" w:rsidR="00734A7D">
        <w:rPr>
          <w:rFonts w:ascii="Arial" w:hAnsi="Arial" w:cs="Arial"/>
        </w:rPr>
        <w:t xml:space="preserve">, prijavio je tražbinu u </w:t>
      </w:r>
      <w:r>
        <w:rPr>
          <w:rFonts w:ascii="Arial" w:hAnsi="Arial" w:cs="Arial"/>
        </w:rPr>
        <w:t>bruto</w:t>
      </w:r>
      <w:r w:rsidR="00734A7D">
        <w:rPr>
          <w:rFonts w:ascii="Arial" w:hAnsi="Arial" w:cs="Arial"/>
        </w:rPr>
        <w:t xml:space="preserve"> </w:t>
      </w:r>
      <w:r w:rsidRPr="003C2A30" w:rsidR="00734A7D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>27.744,20 kuna/3.682,28</w:t>
      </w:r>
      <w:r w:rsidR="00734A7D">
        <w:rPr>
          <w:rFonts w:ascii="Arial" w:hAnsi="Arial" w:cs="Arial"/>
        </w:rPr>
        <w:t xml:space="preserve"> eura  po osnovi ugovora o radu na temelju obračuna plaće i otpremnine. </w:t>
      </w:r>
    </w:p>
    <w:p w:rsidRPr="003C2A30" w:rsidR="00734A7D" w:rsidP="00734A7D" w:rsidRDefault="00734A7D" w14:paraId="2075FFF8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Pr="003C2A30" w:rsidR="00734A7D" w:rsidP="00734A7D" w:rsidRDefault="00734A7D" w14:paraId="69E9A13C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 u cijelosti.   </w:t>
      </w:r>
    </w:p>
    <w:p w:rsidRPr="003C2A30" w:rsidR="00734A7D" w:rsidP="00734A7D" w:rsidRDefault="00734A7D" w14:paraId="42DB7A53" w14:textId="77777777">
      <w:pPr>
        <w:jc w:val="both"/>
        <w:rPr>
          <w:rFonts w:ascii="Arial" w:hAnsi="Arial" w:cs="Arial"/>
        </w:rPr>
      </w:pPr>
    </w:p>
    <w:p w:rsidRPr="003C2A30" w:rsidR="00734A7D" w:rsidP="00734A7D" w:rsidRDefault="00734A7D" w14:paraId="78F0A1D5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734A7D" w:rsidP="00734A7D" w:rsidRDefault="00734A7D" w14:paraId="427D66DC" w14:textId="77777777">
      <w:pPr>
        <w:ind w:firstLine="708"/>
        <w:jc w:val="both"/>
        <w:rPr>
          <w:rFonts w:ascii="Arial" w:hAnsi="Arial" w:cs="Arial"/>
        </w:rPr>
      </w:pPr>
    </w:p>
    <w:p w:rsidRPr="001347D6" w:rsidR="00734A7D" w:rsidP="00734A7D" w:rsidRDefault="00734A7D" w14:paraId="5FDFD0C6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Stečajni sudac objavljuje da se t</w:t>
      </w:r>
      <w:r>
        <w:rPr>
          <w:rFonts w:ascii="Arial" w:hAnsi="Arial" w:cs="Arial"/>
        </w:rPr>
        <w:t xml:space="preserve">ražbina stečajnog vjerovnika </w:t>
      </w:r>
      <w:r w:rsidR="00FE3C18">
        <w:rPr>
          <w:rFonts w:ascii="Arial" w:hAnsi="Arial" w:cs="Arial"/>
        </w:rPr>
        <w:t>Mladena Todića, Pula, Partizanski put 71, OIB: 88200983097</w:t>
      </w:r>
      <w:r>
        <w:rPr>
          <w:rFonts w:ascii="Arial" w:hAnsi="Arial" w:cs="Arial"/>
        </w:rPr>
        <w:t>,</w:t>
      </w:r>
      <w:r w:rsidRPr="003C2A30">
        <w:rPr>
          <w:rFonts w:ascii="Arial" w:hAnsi="Arial" w:cs="Arial"/>
        </w:rPr>
        <w:t xml:space="preserve"> smatra utvrđenom u </w:t>
      </w:r>
      <w:r>
        <w:rPr>
          <w:rFonts w:ascii="Arial" w:hAnsi="Arial" w:cs="Arial"/>
        </w:rPr>
        <w:t xml:space="preserve">ukupnom </w:t>
      </w:r>
      <w:r w:rsidRPr="003C2A30">
        <w:rPr>
          <w:rFonts w:ascii="Arial" w:hAnsi="Arial" w:cs="Arial"/>
        </w:rPr>
        <w:t xml:space="preserve">iznosu od </w:t>
      </w:r>
      <w:r w:rsidR="00FE3C18">
        <w:rPr>
          <w:rFonts w:ascii="Arial" w:hAnsi="Arial" w:cs="Arial"/>
        </w:rPr>
        <w:t xml:space="preserve">27.744,20 kuna/3.682,28 eura  </w:t>
      </w:r>
      <w:r w:rsidRPr="003C2A30">
        <w:rPr>
          <w:rFonts w:ascii="Arial" w:hAnsi="Arial" w:cs="Arial"/>
        </w:rPr>
        <w:t>i  razvrstava u</w:t>
      </w:r>
      <w:r w:rsidR="0093596A">
        <w:rPr>
          <w:rFonts w:ascii="Arial" w:hAnsi="Arial" w:cs="Arial"/>
          <w:color w:val="FF0000"/>
        </w:rPr>
        <w:t xml:space="preserve"> </w:t>
      </w:r>
      <w:r w:rsidRPr="001347D6">
        <w:rPr>
          <w:rFonts w:ascii="Arial" w:hAnsi="Arial" w:cs="Arial"/>
        </w:rPr>
        <w:t>I. viši isplatni red.</w:t>
      </w:r>
    </w:p>
    <w:p w:rsidR="00FE3C18" w:rsidP="00734A7D" w:rsidRDefault="00FE3C18" w14:paraId="28592761" w14:textId="77777777">
      <w:pPr>
        <w:ind w:firstLine="708"/>
        <w:jc w:val="both"/>
        <w:rPr>
          <w:rFonts w:ascii="Arial" w:hAnsi="Arial" w:cs="Arial"/>
        </w:rPr>
      </w:pPr>
    </w:p>
    <w:p w:rsidR="00734A7D" w:rsidP="00734A7D" w:rsidRDefault="00FE3C18" w14:paraId="7F4879D8" w14:textId="70712CC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14</w:t>
      </w:r>
      <w:r w:rsidRPr="003C2A30" w:rsidR="00734A7D">
        <w:rPr>
          <w:rFonts w:ascii="Arial" w:hAnsi="Arial" w:cs="Arial"/>
        </w:rPr>
        <w:t xml:space="preserve">.  </w:t>
      </w:r>
      <w:r w:rsidR="00734A7D">
        <w:rPr>
          <w:rFonts w:ascii="Arial" w:hAnsi="Arial" w:cs="Arial"/>
        </w:rPr>
        <w:t xml:space="preserve">Vjerovnik </w:t>
      </w:r>
      <w:r>
        <w:rPr>
          <w:rFonts w:ascii="Arial" w:hAnsi="Arial" w:cs="Arial"/>
        </w:rPr>
        <w:t>Mario Šimunec, Galižana, Prividal 11, OIB: 49613489626</w:t>
      </w:r>
      <w:r w:rsidRPr="003C2A30" w:rsidR="00734A7D">
        <w:rPr>
          <w:rFonts w:ascii="Arial" w:hAnsi="Arial" w:cs="Arial"/>
        </w:rPr>
        <w:t xml:space="preserve">, prijavio je tražbinu </w:t>
      </w:r>
      <w:r w:rsidR="001347D6">
        <w:rPr>
          <w:rFonts w:ascii="Arial" w:hAnsi="Arial" w:cs="Arial"/>
        </w:rPr>
        <w:t>u bruto</w:t>
      </w:r>
      <w:r w:rsidR="00734A7D">
        <w:rPr>
          <w:rFonts w:ascii="Arial" w:hAnsi="Arial" w:cs="Arial"/>
        </w:rPr>
        <w:t xml:space="preserve"> </w:t>
      </w:r>
      <w:r w:rsidRPr="003C2A30" w:rsidR="00734A7D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>118.858,53 kune/15.775,24</w:t>
      </w:r>
      <w:r w:rsidR="00734A7D">
        <w:rPr>
          <w:rFonts w:ascii="Arial" w:hAnsi="Arial" w:cs="Arial"/>
        </w:rPr>
        <w:t xml:space="preserve"> eura  po osnovi ugovora o radu na temelju obračuna plaće i otpremnine. </w:t>
      </w:r>
    </w:p>
    <w:p w:rsidRPr="003C2A30" w:rsidR="00734A7D" w:rsidP="00734A7D" w:rsidRDefault="00734A7D" w14:paraId="1A7749DC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Pr="003C2A30" w:rsidR="00734A7D" w:rsidP="00734A7D" w:rsidRDefault="00734A7D" w14:paraId="6D593018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 u cijelosti.   </w:t>
      </w:r>
    </w:p>
    <w:p w:rsidRPr="003C2A30" w:rsidR="00734A7D" w:rsidP="00734A7D" w:rsidRDefault="00734A7D" w14:paraId="11970B3F" w14:textId="77777777">
      <w:pPr>
        <w:jc w:val="both"/>
        <w:rPr>
          <w:rFonts w:ascii="Arial" w:hAnsi="Arial" w:cs="Arial"/>
        </w:rPr>
      </w:pPr>
    </w:p>
    <w:p w:rsidRPr="003C2A30" w:rsidR="00734A7D" w:rsidP="00734A7D" w:rsidRDefault="00734A7D" w14:paraId="6A97338B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734A7D" w:rsidP="00734A7D" w:rsidRDefault="00734A7D" w14:paraId="45A15C86" w14:textId="77777777">
      <w:pPr>
        <w:ind w:firstLine="708"/>
        <w:jc w:val="both"/>
        <w:rPr>
          <w:rFonts w:ascii="Arial" w:hAnsi="Arial" w:cs="Arial"/>
        </w:rPr>
      </w:pPr>
    </w:p>
    <w:p w:rsidR="00734A7D" w:rsidP="00734A7D" w:rsidRDefault="00734A7D" w14:paraId="5A675246" w14:textId="77777777">
      <w:pPr>
        <w:ind w:firstLine="708"/>
        <w:jc w:val="both"/>
        <w:rPr>
          <w:rFonts w:ascii="Arial" w:hAnsi="Arial" w:cs="Arial"/>
          <w:color w:val="FF0000"/>
        </w:rPr>
      </w:pPr>
      <w:r w:rsidRPr="003C2A30">
        <w:rPr>
          <w:rFonts w:ascii="Arial" w:hAnsi="Arial" w:cs="Arial"/>
        </w:rPr>
        <w:t>Stečajni sudac objavljuje da se t</w:t>
      </w:r>
      <w:r>
        <w:rPr>
          <w:rFonts w:ascii="Arial" w:hAnsi="Arial" w:cs="Arial"/>
        </w:rPr>
        <w:t xml:space="preserve">ražbina stečajnog vjerovnika </w:t>
      </w:r>
      <w:r w:rsidR="002C6065">
        <w:rPr>
          <w:rFonts w:ascii="Arial" w:hAnsi="Arial" w:cs="Arial"/>
        </w:rPr>
        <w:t>Maria Šimunca, Galižana, Prividal 11, OIB: 49613489626</w:t>
      </w:r>
      <w:r>
        <w:rPr>
          <w:rFonts w:ascii="Arial" w:hAnsi="Arial" w:cs="Arial"/>
        </w:rPr>
        <w:t>,</w:t>
      </w:r>
      <w:r w:rsidRPr="003C2A30">
        <w:rPr>
          <w:rFonts w:ascii="Arial" w:hAnsi="Arial" w:cs="Arial"/>
        </w:rPr>
        <w:t xml:space="preserve"> smatra utvrđenom u </w:t>
      </w:r>
      <w:r>
        <w:rPr>
          <w:rFonts w:ascii="Arial" w:hAnsi="Arial" w:cs="Arial"/>
        </w:rPr>
        <w:t xml:space="preserve">ukupnom </w:t>
      </w:r>
      <w:r w:rsidRPr="003C2A30">
        <w:rPr>
          <w:rFonts w:ascii="Arial" w:hAnsi="Arial" w:cs="Arial"/>
        </w:rPr>
        <w:t xml:space="preserve">iznosu od </w:t>
      </w:r>
      <w:r w:rsidR="002C6065">
        <w:rPr>
          <w:rFonts w:ascii="Arial" w:hAnsi="Arial" w:cs="Arial"/>
        </w:rPr>
        <w:t xml:space="preserve">118.858,53 kune/15.775,24 eura  </w:t>
      </w:r>
      <w:r w:rsidRPr="003C2A30">
        <w:rPr>
          <w:rFonts w:ascii="Arial" w:hAnsi="Arial" w:cs="Arial"/>
        </w:rPr>
        <w:t xml:space="preserve">i  razvrstava </w:t>
      </w:r>
      <w:r w:rsidRPr="001347D6">
        <w:rPr>
          <w:rFonts w:ascii="Arial" w:hAnsi="Arial" w:cs="Arial"/>
        </w:rPr>
        <w:t>u</w:t>
      </w:r>
      <w:r w:rsidRPr="001347D6" w:rsidR="0093596A">
        <w:rPr>
          <w:rFonts w:ascii="Arial" w:hAnsi="Arial" w:cs="Arial"/>
        </w:rPr>
        <w:t xml:space="preserve"> </w:t>
      </w:r>
      <w:r w:rsidRPr="001347D6">
        <w:rPr>
          <w:rFonts w:ascii="Arial" w:hAnsi="Arial" w:cs="Arial"/>
        </w:rPr>
        <w:t>I. viši isplatni red.</w:t>
      </w:r>
    </w:p>
    <w:p w:rsidR="00FE3C18" w:rsidP="00734A7D" w:rsidRDefault="00FE3C18" w14:paraId="48CC4037" w14:textId="77777777">
      <w:pPr>
        <w:ind w:firstLine="708"/>
        <w:jc w:val="both"/>
        <w:rPr>
          <w:rFonts w:ascii="Arial" w:hAnsi="Arial" w:cs="Arial"/>
        </w:rPr>
      </w:pPr>
    </w:p>
    <w:p w:rsidR="00FE3C18" w:rsidP="00734A7D" w:rsidRDefault="00FE3C18" w14:paraId="5EC85053" w14:textId="77777777">
      <w:pPr>
        <w:ind w:firstLine="708"/>
        <w:jc w:val="both"/>
        <w:rPr>
          <w:rFonts w:ascii="Arial" w:hAnsi="Arial" w:cs="Arial"/>
        </w:rPr>
      </w:pPr>
    </w:p>
    <w:p w:rsidRPr="002C6065" w:rsidR="00734A7D" w:rsidP="00734A7D" w:rsidRDefault="00FE3C18" w14:paraId="45BE71E5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15</w:t>
      </w:r>
      <w:r w:rsidRPr="00FE3C18" w:rsidR="00734A7D">
        <w:rPr>
          <w:rFonts w:ascii="Arial" w:hAnsi="Arial" w:cs="Arial"/>
          <w:color w:val="FF0000"/>
        </w:rPr>
        <w:t xml:space="preserve">.  </w:t>
      </w:r>
      <w:r w:rsidRPr="002C6065" w:rsidR="00734A7D">
        <w:rPr>
          <w:rFonts w:ascii="Arial" w:hAnsi="Arial" w:cs="Arial"/>
        </w:rPr>
        <w:t xml:space="preserve">Vjerovnik </w:t>
      </w:r>
      <w:r w:rsidR="002C6065">
        <w:rPr>
          <w:rFonts w:ascii="Arial" w:hAnsi="Arial" w:cs="Arial"/>
        </w:rPr>
        <w:t>Agencija za osiguranje radničkih tražbina, Zagreb, Frankopanska 11, OIB: 4323472109</w:t>
      </w:r>
      <w:r w:rsidRPr="002C6065" w:rsidR="00734A7D">
        <w:rPr>
          <w:rFonts w:ascii="Arial" w:hAnsi="Arial" w:cs="Arial"/>
        </w:rPr>
        <w:t>, prijavi</w:t>
      </w:r>
      <w:r w:rsidR="002C6065">
        <w:rPr>
          <w:rFonts w:ascii="Arial" w:hAnsi="Arial" w:cs="Arial"/>
        </w:rPr>
        <w:t>la</w:t>
      </w:r>
      <w:r w:rsidRPr="002C6065" w:rsidR="00734A7D">
        <w:rPr>
          <w:rFonts w:ascii="Arial" w:hAnsi="Arial" w:cs="Arial"/>
        </w:rPr>
        <w:t xml:space="preserve"> je tražbinu u iznosu od </w:t>
      </w:r>
      <w:r w:rsidR="002C6065">
        <w:rPr>
          <w:rFonts w:ascii="Arial" w:hAnsi="Arial" w:cs="Arial"/>
        </w:rPr>
        <w:t>617.195,06 kuna/81.915,00</w:t>
      </w:r>
      <w:r w:rsidRPr="002C6065" w:rsidR="00734A7D">
        <w:rPr>
          <w:rFonts w:ascii="Arial" w:hAnsi="Arial" w:cs="Arial"/>
        </w:rPr>
        <w:t xml:space="preserve"> eura  po osnovi </w:t>
      </w:r>
      <w:r w:rsidR="002C6065">
        <w:rPr>
          <w:rFonts w:ascii="Arial" w:hAnsi="Arial" w:cs="Arial"/>
        </w:rPr>
        <w:t xml:space="preserve">rješenja AORT-a. </w:t>
      </w:r>
      <w:r w:rsidRPr="002C6065" w:rsidR="00734A7D">
        <w:rPr>
          <w:rFonts w:ascii="Arial" w:hAnsi="Arial" w:cs="Arial"/>
        </w:rPr>
        <w:t xml:space="preserve"> </w:t>
      </w:r>
    </w:p>
    <w:p w:rsidRPr="002C6065" w:rsidR="00734A7D" w:rsidP="00734A7D" w:rsidRDefault="00734A7D" w14:paraId="36242DB1" w14:textId="77777777">
      <w:pPr>
        <w:ind w:firstLine="708"/>
        <w:jc w:val="both"/>
        <w:rPr>
          <w:rFonts w:ascii="Arial" w:hAnsi="Arial" w:cs="Arial"/>
        </w:rPr>
      </w:pPr>
      <w:r w:rsidRPr="002C6065">
        <w:rPr>
          <w:rFonts w:ascii="Arial" w:hAnsi="Arial" w:cs="Arial"/>
        </w:rPr>
        <w:t xml:space="preserve"> </w:t>
      </w:r>
    </w:p>
    <w:p w:rsidRPr="003C2A30" w:rsidR="00734A7D" w:rsidP="00734A7D" w:rsidRDefault="00734A7D" w14:paraId="24F9AE6D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 u cijelosti.   </w:t>
      </w:r>
    </w:p>
    <w:p w:rsidRPr="003C2A30" w:rsidR="00734A7D" w:rsidP="00734A7D" w:rsidRDefault="00734A7D" w14:paraId="19A55E3F" w14:textId="77777777">
      <w:pPr>
        <w:jc w:val="both"/>
        <w:rPr>
          <w:rFonts w:ascii="Arial" w:hAnsi="Arial" w:cs="Arial"/>
        </w:rPr>
      </w:pPr>
    </w:p>
    <w:p w:rsidRPr="003C2A30" w:rsidR="00734A7D" w:rsidP="00734A7D" w:rsidRDefault="00734A7D" w14:paraId="781D57C6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734A7D" w:rsidP="00734A7D" w:rsidRDefault="00734A7D" w14:paraId="18BD2C4F" w14:textId="77777777">
      <w:pPr>
        <w:ind w:firstLine="708"/>
        <w:jc w:val="both"/>
        <w:rPr>
          <w:rFonts w:ascii="Arial" w:hAnsi="Arial" w:cs="Arial"/>
        </w:rPr>
      </w:pPr>
    </w:p>
    <w:p w:rsidRPr="002C6065" w:rsidR="00734A7D" w:rsidP="00734A7D" w:rsidRDefault="00734A7D" w14:paraId="2C59A366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Stečajni sudac objavljuje da se t</w:t>
      </w:r>
      <w:r>
        <w:rPr>
          <w:rFonts w:ascii="Arial" w:hAnsi="Arial" w:cs="Arial"/>
        </w:rPr>
        <w:t xml:space="preserve">ražbina stečajnog vjerovnika </w:t>
      </w:r>
      <w:r w:rsidR="002C6065">
        <w:rPr>
          <w:rFonts w:ascii="Arial" w:hAnsi="Arial" w:cs="Arial"/>
        </w:rPr>
        <w:t>Agencije za osiguranje radničkih tražbina, Zagreb, Frankopanska 11, OIB: 4323472109</w:t>
      </w:r>
      <w:r>
        <w:rPr>
          <w:rFonts w:ascii="Arial" w:hAnsi="Arial" w:cs="Arial"/>
        </w:rPr>
        <w:t>,</w:t>
      </w:r>
      <w:r w:rsidRPr="003C2A30">
        <w:rPr>
          <w:rFonts w:ascii="Arial" w:hAnsi="Arial" w:cs="Arial"/>
        </w:rPr>
        <w:t xml:space="preserve"> smatra utvrđenom u iznosu od </w:t>
      </w:r>
      <w:r w:rsidR="002C6065">
        <w:rPr>
          <w:rFonts w:ascii="Arial" w:hAnsi="Arial" w:cs="Arial"/>
        </w:rPr>
        <w:t>617.195,06 kuna/81.915,00</w:t>
      </w:r>
      <w:r w:rsidRPr="002C6065" w:rsidR="002C6065">
        <w:rPr>
          <w:rFonts w:ascii="Arial" w:hAnsi="Arial" w:cs="Arial"/>
        </w:rPr>
        <w:t xml:space="preserve"> eura  </w:t>
      </w:r>
      <w:r w:rsidRPr="003C2A30">
        <w:rPr>
          <w:rFonts w:ascii="Arial" w:hAnsi="Arial" w:cs="Arial"/>
        </w:rPr>
        <w:t xml:space="preserve">i  razvrstava </w:t>
      </w:r>
      <w:r w:rsidRPr="002C6065">
        <w:rPr>
          <w:rFonts w:ascii="Arial" w:hAnsi="Arial" w:cs="Arial"/>
        </w:rPr>
        <w:t xml:space="preserve">u </w:t>
      </w:r>
      <w:r w:rsidRPr="002C6065" w:rsidR="002C6065">
        <w:rPr>
          <w:rFonts w:ascii="Arial" w:hAnsi="Arial" w:cs="Arial"/>
        </w:rPr>
        <w:t>I</w:t>
      </w:r>
      <w:r w:rsidRPr="002C6065">
        <w:rPr>
          <w:rFonts w:ascii="Arial" w:hAnsi="Arial" w:cs="Arial"/>
        </w:rPr>
        <w:t>. viši isplatni red.</w:t>
      </w:r>
    </w:p>
    <w:p w:rsidRPr="002C6065" w:rsidR="002C6065" w:rsidP="00734A7D" w:rsidRDefault="002C6065" w14:paraId="05DE4B96" w14:textId="77777777">
      <w:pPr>
        <w:ind w:firstLine="708"/>
        <w:jc w:val="both"/>
        <w:rPr>
          <w:rFonts w:ascii="Arial" w:hAnsi="Arial" w:cs="Arial"/>
          <w:color w:val="C0504D" w:themeColor="accent2"/>
        </w:rPr>
      </w:pPr>
    </w:p>
    <w:p w:rsidRPr="001347D6" w:rsidR="00734A7D" w:rsidP="00734A7D" w:rsidRDefault="002C6065" w14:paraId="3C067091" w14:textId="77777777">
      <w:pPr>
        <w:ind w:firstLine="708"/>
        <w:jc w:val="both"/>
        <w:rPr>
          <w:rFonts w:ascii="Arial" w:hAnsi="Arial" w:cs="Arial"/>
        </w:rPr>
      </w:pPr>
      <w:r w:rsidRPr="001347D6">
        <w:rPr>
          <w:rFonts w:ascii="Arial" w:hAnsi="Arial" w:cs="Arial"/>
        </w:rPr>
        <w:t>16</w:t>
      </w:r>
      <w:r w:rsidRPr="001347D6" w:rsidR="00734A7D">
        <w:rPr>
          <w:rFonts w:ascii="Arial" w:hAnsi="Arial" w:cs="Arial"/>
        </w:rPr>
        <w:t xml:space="preserve">.  Vjerovnik </w:t>
      </w:r>
      <w:r w:rsidRPr="001347D6">
        <w:rPr>
          <w:rFonts w:ascii="Arial" w:hAnsi="Arial" w:cs="Arial"/>
        </w:rPr>
        <w:t>RH, Ministarstvo financija, Porezna uprava, Zagreb, Katančićeva 5, OIB: 52634238587</w:t>
      </w:r>
      <w:r w:rsidRPr="001347D6" w:rsidR="00734A7D">
        <w:rPr>
          <w:rFonts w:ascii="Arial" w:hAnsi="Arial" w:cs="Arial"/>
        </w:rPr>
        <w:t xml:space="preserve">, prijavio je tražbinu u iznosu od </w:t>
      </w:r>
      <w:r w:rsidRPr="001347D6">
        <w:rPr>
          <w:rFonts w:ascii="Arial" w:hAnsi="Arial" w:cs="Arial"/>
        </w:rPr>
        <w:t xml:space="preserve">757.322,71 kuna/100.513,99 eura (1. viši isplatni red) i 963.321,15 kuna/127.854,68 eura (2. viši isplatni red) po osnovi rješenja Ministarstva financija. </w:t>
      </w:r>
    </w:p>
    <w:p w:rsidRPr="001347D6" w:rsidR="00734A7D" w:rsidP="00734A7D" w:rsidRDefault="00734A7D" w14:paraId="5E19318E" w14:textId="77777777">
      <w:pPr>
        <w:ind w:firstLine="708"/>
        <w:jc w:val="both"/>
        <w:rPr>
          <w:rFonts w:ascii="Arial" w:hAnsi="Arial" w:cs="Arial"/>
        </w:rPr>
      </w:pPr>
      <w:r w:rsidRPr="001347D6">
        <w:rPr>
          <w:rFonts w:ascii="Arial" w:hAnsi="Arial" w:cs="Arial"/>
        </w:rPr>
        <w:t xml:space="preserve"> </w:t>
      </w:r>
    </w:p>
    <w:p w:rsidRPr="001347D6" w:rsidR="00734A7D" w:rsidP="00734A7D" w:rsidRDefault="00734A7D" w14:paraId="078F0E59" w14:textId="2290FE3D">
      <w:pPr>
        <w:ind w:firstLine="708"/>
        <w:jc w:val="both"/>
        <w:rPr>
          <w:rFonts w:ascii="Arial" w:hAnsi="Arial" w:cs="Arial"/>
        </w:rPr>
      </w:pPr>
      <w:r w:rsidRPr="001347D6">
        <w:rPr>
          <w:rFonts w:ascii="Arial" w:hAnsi="Arial" w:cs="Arial"/>
        </w:rPr>
        <w:t xml:space="preserve">Stečajni upravitelj je navedenu tražbinu </w:t>
      </w:r>
      <w:r w:rsidRPr="001347D6" w:rsidR="002C6065">
        <w:rPr>
          <w:rFonts w:ascii="Arial" w:hAnsi="Arial" w:cs="Arial"/>
        </w:rPr>
        <w:t>osporio u iznosu od 757.322,71 kuna/100.513,99 eura (1. viši isplatni red)</w:t>
      </w:r>
      <w:r w:rsidRPr="001347D6" w:rsidR="001347D6">
        <w:rPr>
          <w:rFonts w:ascii="Arial" w:hAnsi="Arial" w:cs="Arial"/>
        </w:rPr>
        <w:t xml:space="preserve"> jer je taj iznos obuhvaćen u bruto plaći radnika i tražbini AORT-a.</w:t>
      </w:r>
    </w:p>
    <w:p w:rsidRPr="001347D6" w:rsidR="00734A7D" w:rsidP="00734A7D" w:rsidRDefault="00734A7D" w14:paraId="1626262E" w14:textId="77777777">
      <w:pPr>
        <w:jc w:val="both"/>
        <w:rPr>
          <w:rFonts w:ascii="Arial" w:hAnsi="Arial" w:cs="Arial"/>
        </w:rPr>
      </w:pPr>
    </w:p>
    <w:p w:rsidRPr="001347D6" w:rsidR="00734A7D" w:rsidP="00734A7D" w:rsidRDefault="00734A7D" w14:paraId="50936EE1" w14:textId="77777777">
      <w:pPr>
        <w:ind w:firstLine="708"/>
        <w:jc w:val="both"/>
        <w:rPr>
          <w:rFonts w:ascii="Arial" w:hAnsi="Arial" w:cs="Arial"/>
        </w:rPr>
      </w:pPr>
      <w:r w:rsidRPr="001347D6">
        <w:rPr>
          <w:rFonts w:ascii="Arial" w:hAnsi="Arial" w:cs="Arial"/>
        </w:rPr>
        <w:t>Utvrđuje se da nijedan od stečajnih vjerovnika nije osporio tražbinu.</w:t>
      </w:r>
    </w:p>
    <w:p w:rsidRPr="001347D6" w:rsidR="00734A7D" w:rsidP="00734A7D" w:rsidRDefault="00734A7D" w14:paraId="4311821C" w14:textId="77777777">
      <w:pPr>
        <w:ind w:firstLine="708"/>
        <w:jc w:val="both"/>
        <w:rPr>
          <w:rFonts w:ascii="Arial" w:hAnsi="Arial" w:cs="Arial"/>
        </w:rPr>
      </w:pPr>
    </w:p>
    <w:p w:rsidRPr="001347D6" w:rsidR="00734A7D" w:rsidP="00734A7D" w:rsidRDefault="00734A7D" w14:paraId="11B933E2" w14:textId="2F7635D7">
      <w:pPr>
        <w:ind w:firstLine="708"/>
        <w:jc w:val="both"/>
        <w:rPr>
          <w:rFonts w:ascii="Arial" w:hAnsi="Arial" w:cs="Arial"/>
        </w:rPr>
      </w:pPr>
      <w:r w:rsidRPr="001347D6">
        <w:rPr>
          <w:rFonts w:ascii="Arial" w:hAnsi="Arial" w:cs="Arial"/>
        </w:rPr>
        <w:t xml:space="preserve">Stečajni sudac objavljuje da se tražbina stečajnog vjerovnika </w:t>
      </w:r>
      <w:r w:rsidRPr="001347D6" w:rsidR="002C6065">
        <w:rPr>
          <w:rFonts w:ascii="Arial" w:hAnsi="Arial" w:cs="Arial"/>
        </w:rPr>
        <w:t>RH, Ministarstvo financija, Porezna uprava, Zagreb, Katančićeva 5, OIB: 52634238587</w:t>
      </w:r>
      <w:r w:rsidRPr="001347D6">
        <w:rPr>
          <w:rFonts w:ascii="Arial" w:hAnsi="Arial" w:cs="Arial"/>
        </w:rPr>
        <w:t xml:space="preserve">, smatra utvrđenom u iznosu od </w:t>
      </w:r>
      <w:r w:rsidRPr="001347D6" w:rsidR="002C6065">
        <w:rPr>
          <w:rFonts w:ascii="Arial" w:hAnsi="Arial" w:cs="Arial"/>
        </w:rPr>
        <w:t>963.321,15 kuna/127.854,68 eura (2. viši isplatni red).</w:t>
      </w:r>
    </w:p>
    <w:p w:rsidRPr="001347D6" w:rsidR="001347D6" w:rsidP="00734A7D" w:rsidRDefault="001347D6" w14:paraId="64FC3E1D" w14:textId="3BE7C38A">
      <w:pPr>
        <w:ind w:firstLine="708"/>
        <w:jc w:val="both"/>
        <w:rPr>
          <w:rFonts w:ascii="Arial" w:hAnsi="Arial" w:cs="Arial"/>
        </w:rPr>
      </w:pPr>
    </w:p>
    <w:p w:rsidRPr="001347D6" w:rsidR="001347D6" w:rsidP="00734A7D" w:rsidRDefault="001347D6" w14:paraId="45455947" w14:textId="70C6EEAA">
      <w:pPr>
        <w:ind w:firstLine="708"/>
        <w:jc w:val="both"/>
        <w:rPr>
          <w:rFonts w:ascii="Arial" w:hAnsi="Arial" w:cs="Arial"/>
        </w:rPr>
      </w:pPr>
      <w:r w:rsidRPr="00482E08">
        <w:rPr>
          <w:rFonts w:ascii="Arial" w:hAnsi="Arial" w:cs="Arial"/>
        </w:rPr>
        <w:t>U odnosu na tražbinu u iznosu od 757.322,71 kuna/100.513,99 eura (1. viši isplatni red), koja je osporena,</w:t>
      </w:r>
      <w:r w:rsidRPr="001347D6">
        <w:rPr>
          <w:rFonts w:ascii="Arial" w:hAnsi="Arial" w:cs="Arial"/>
        </w:rPr>
        <w:t xml:space="preserve"> </w:t>
      </w:r>
      <w:r w:rsidR="00482E08">
        <w:rPr>
          <w:rFonts w:ascii="Arial" w:hAnsi="Arial" w:cs="Arial"/>
        </w:rPr>
        <w:t xml:space="preserve">pun. vjerovnika RH navodi da tražbinu u tom dijelu povlači obzirom su tražbina radnika prijavljene i utvrđene u bruto iznosima. </w:t>
      </w:r>
    </w:p>
    <w:p w:rsidR="002C6065" w:rsidP="00734A7D" w:rsidRDefault="002C6065" w14:paraId="09081210" w14:textId="77777777">
      <w:pPr>
        <w:ind w:firstLine="708"/>
        <w:jc w:val="both"/>
        <w:rPr>
          <w:rFonts w:ascii="Arial" w:hAnsi="Arial" w:cs="Arial"/>
          <w:color w:val="FF0000"/>
        </w:rPr>
      </w:pPr>
    </w:p>
    <w:p w:rsidR="002C6065" w:rsidP="00734A7D" w:rsidRDefault="002C6065" w14:paraId="15A9A2B1" w14:textId="77777777">
      <w:pPr>
        <w:ind w:firstLine="708"/>
        <w:jc w:val="both"/>
        <w:rPr>
          <w:rFonts w:ascii="Arial" w:hAnsi="Arial" w:cs="Arial"/>
          <w:color w:val="FF0000"/>
        </w:rPr>
      </w:pPr>
    </w:p>
    <w:p w:rsidR="00734A7D" w:rsidP="00734A7D" w:rsidRDefault="002C6065" w14:paraId="27D32097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17</w:t>
      </w:r>
      <w:r w:rsidRPr="003C2A30" w:rsidR="00734A7D">
        <w:rPr>
          <w:rFonts w:ascii="Arial" w:hAnsi="Arial" w:cs="Arial"/>
        </w:rPr>
        <w:t xml:space="preserve">.  </w:t>
      </w:r>
      <w:r w:rsidR="00734A7D">
        <w:rPr>
          <w:rFonts w:ascii="Arial" w:hAnsi="Arial" w:cs="Arial"/>
        </w:rPr>
        <w:t xml:space="preserve">Vjerovnik </w:t>
      </w:r>
      <w:r>
        <w:rPr>
          <w:rFonts w:ascii="Arial" w:hAnsi="Arial" w:cs="Arial"/>
        </w:rPr>
        <w:t>Grad Pula, Pula, Forum 1, OIB: 79517841355</w:t>
      </w:r>
      <w:r w:rsidRPr="003C2A30" w:rsidR="00734A7D">
        <w:rPr>
          <w:rFonts w:ascii="Arial" w:hAnsi="Arial" w:cs="Arial"/>
        </w:rPr>
        <w:t xml:space="preserve">, prijavio je tražbinu u iznosu od </w:t>
      </w:r>
      <w:r>
        <w:rPr>
          <w:rFonts w:ascii="Arial" w:hAnsi="Arial" w:cs="Arial"/>
        </w:rPr>
        <w:t>17.139,37 kuna/2.274,79</w:t>
      </w:r>
      <w:r w:rsidR="00734A7D">
        <w:rPr>
          <w:rFonts w:ascii="Arial" w:hAnsi="Arial" w:cs="Arial"/>
        </w:rPr>
        <w:t xml:space="preserve"> eura  po osnovi </w:t>
      </w:r>
      <w:r w:rsidR="0093596A">
        <w:rPr>
          <w:rFonts w:ascii="Arial" w:hAnsi="Arial" w:cs="Arial"/>
        </w:rPr>
        <w:t xml:space="preserve">komunalne naknade i naknade za uređenje voda. </w:t>
      </w:r>
    </w:p>
    <w:p w:rsidRPr="003C2A30" w:rsidR="00734A7D" w:rsidP="00734A7D" w:rsidRDefault="00734A7D" w14:paraId="699614D9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Pr="003C2A30" w:rsidR="00734A7D" w:rsidP="00734A7D" w:rsidRDefault="00734A7D" w14:paraId="3DAABA6C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 u cijelosti.   </w:t>
      </w:r>
    </w:p>
    <w:p w:rsidRPr="003C2A30" w:rsidR="00734A7D" w:rsidP="00734A7D" w:rsidRDefault="00734A7D" w14:paraId="59BEA929" w14:textId="77777777">
      <w:pPr>
        <w:jc w:val="both"/>
        <w:rPr>
          <w:rFonts w:ascii="Arial" w:hAnsi="Arial" w:cs="Arial"/>
        </w:rPr>
      </w:pPr>
    </w:p>
    <w:p w:rsidRPr="003C2A30" w:rsidR="00734A7D" w:rsidP="00734A7D" w:rsidRDefault="00734A7D" w14:paraId="026C6144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734A7D" w:rsidP="00734A7D" w:rsidRDefault="00734A7D" w14:paraId="12DC193D" w14:textId="77777777">
      <w:pPr>
        <w:ind w:firstLine="708"/>
        <w:jc w:val="both"/>
        <w:rPr>
          <w:rFonts w:ascii="Arial" w:hAnsi="Arial" w:cs="Arial"/>
        </w:rPr>
      </w:pPr>
    </w:p>
    <w:p w:rsidR="00734A7D" w:rsidP="00734A7D" w:rsidRDefault="00734A7D" w14:paraId="20C10119" w14:textId="77777777">
      <w:pPr>
        <w:ind w:firstLine="708"/>
        <w:jc w:val="both"/>
        <w:rPr>
          <w:rFonts w:ascii="Arial" w:hAnsi="Arial" w:cs="Arial"/>
          <w:color w:val="FF0000"/>
        </w:rPr>
      </w:pPr>
      <w:r w:rsidRPr="003C2A30">
        <w:rPr>
          <w:rFonts w:ascii="Arial" w:hAnsi="Arial" w:cs="Arial"/>
        </w:rPr>
        <w:t>Stečajni sudac objavljuje da se t</w:t>
      </w:r>
      <w:r>
        <w:rPr>
          <w:rFonts w:ascii="Arial" w:hAnsi="Arial" w:cs="Arial"/>
        </w:rPr>
        <w:t xml:space="preserve">ražbina stečajnog vjerovnika </w:t>
      </w:r>
      <w:r w:rsidR="0093596A">
        <w:rPr>
          <w:rFonts w:ascii="Arial" w:hAnsi="Arial" w:cs="Arial"/>
        </w:rPr>
        <w:t>Grad Pula, Pula, Forum 1, OIB: 79517841355</w:t>
      </w:r>
      <w:r>
        <w:rPr>
          <w:rFonts w:ascii="Arial" w:hAnsi="Arial" w:cs="Arial"/>
        </w:rPr>
        <w:t>,</w:t>
      </w:r>
      <w:r w:rsidRPr="003C2A30">
        <w:rPr>
          <w:rFonts w:ascii="Arial" w:hAnsi="Arial" w:cs="Arial"/>
        </w:rPr>
        <w:t xml:space="preserve"> smatra utvrđenom u iznosu od </w:t>
      </w:r>
      <w:r w:rsidR="0093596A">
        <w:rPr>
          <w:rFonts w:ascii="Arial" w:hAnsi="Arial" w:cs="Arial"/>
        </w:rPr>
        <w:t xml:space="preserve">17.139,37 kuna/2.274,79 eura </w:t>
      </w:r>
      <w:r>
        <w:rPr>
          <w:rFonts w:ascii="Arial" w:hAnsi="Arial" w:cs="Arial"/>
        </w:rPr>
        <w:t xml:space="preserve">  </w:t>
      </w:r>
      <w:r w:rsidRPr="003C2A30">
        <w:rPr>
          <w:rFonts w:ascii="Arial" w:hAnsi="Arial" w:cs="Arial"/>
        </w:rPr>
        <w:t>i  razvrstava u</w:t>
      </w:r>
      <w:r w:rsidRPr="004A3F13">
        <w:rPr>
          <w:rFonts w:ascii="Arial" w:hAnsi="Arial" w:cs="Arial"/>
          <w:color w:val="FF0000"/>
        </w:rPr>
        <w:t xml:space="preserve"> </w:t>
      </w:r>
      <w:r w:rsidRPr="001347D6">
        <w:rPr>
          <w:rFonts w:ascii="Arial" w:hAnsi="Arial" w:cs="Arial"/>
        </w:rPr>
        <w:t>II. viši isplatni red.</w:t>
      </w:r>
    </w:p>
    <w:p w:rsidR="00734A7D" w:rsidP="004A3F13" w:rsidRDefault="00734A7D" w14:paraId="2753CE96" w14:textId="77777777">
      <w:pPr>
        <w:ind w:firstLine="708"/>
        <w:jc w:val="both"/>
        <w:rPr>
          <w:rFonts w:ascii="Arial" w:hAnsi="Arial" w:cs="Arial"/>
          <w:color w:val="FF0000"/>
        </w:rPr>
      </w:pPr>
    </w:p>
    <w:p w:rsidR="0093596A" w:rsidP="0093596A" w:rsidRDefault="0093596A" w14:paraId="5529144D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18</w:t>
      </w:r>
      <w:r w:rsidRPr="003C2A30">
        <w:rPr>
          <w:rFonts w:ascii="Arial" w:hAnsi="Arial" w:cs="Arial"/>
        </w:rPr>
        <w:t xml:space="preserve">.  </w:t>
      </w:r>
      <w:r>
        <w:rPr>
          <w:rFonts w:ascii="Arial" w:hAnsi="Arial" w:cs="Arial"/>
        </w:rPr>
        <w:t>Vjerovnik ULJANIK brodogradilište d.d. u stečaju, Pula, Flaciusova 1, OIB: 21764428190</w:t>
      </w:r>
      <w:r w:rsidRPr="003C2A30">
        <w:rPr>
          <w:rFonts w:ascii="Arial" w:hAnsi="Arial" w:cs="Arial"/>
        </w:rPr>
        <w:t xml:space="preserve">, prijavio je tražbinu u iznosu od </w:t>
      </w:r>
      <w:r>
        <w:rPr>
          <w:rFonts w:ascii="Arial" w:hAnsi="Arial" w:cs="Arial"/>
        </w:rPr>
        <w:t xml:space="preserve">15.273,77 kuna/2.027,17 eura  po osnovi računa za usluge </w:t>
      </w:r>
    </w:p>
    <w:p w:rsidRPr="003C2A30" w:rsidR="0093596A" w:rsidP="0093596A" w:rsidRDefault="0093596A" w14:paraId="23FCB693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Pr="003C2A30" w:rsidR="0093596A" w:rsidP="0093596A" w:rsidRDefault="0093596A" w14:paraId="30F4EEC2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</w:t>
      </w:r>
      <w:r>
        <w:rPr>
          <w:rFonts w:ascii="Arial" w:hAnsi="Arial" w:cs="Arial"/>
        </w:rPr>
        <w:t xml:space="preserve">osporio u cijelosti – zastara. </w:t>
      </w:r>
      <w:r w:rsidRPr="003C2A30">
        <w:rPr>
          <w:rFonts w:ascii="Arial" w:hAnsi="Arial" w:cs="Arial"/>
        </w:rPr>
        <w:t xml:space="preserve">   </w:t>
      </w:r>
    </w:p>
    <w:p w:rsidRPr="003C2A30" w:rsidR="0093596A" w:rsidP="0093596A" w:rsidRDefault="0093596A" w14:paraId="3F785BA6" w14:textId="77777777">
      <w:pPr>
        <w:jc w:val="both"/>
        <w:rPr>
          <w:rFonts w:ascii="Arial" w:hAnsi="Arial" w:cs="Arial"/>
        </w:rPr>
      </w:pPr>
    </w:p>
    <w:p w:rsidR="0093596A" w:rsidP="0093596A" w:rsidRDefault="0093596A" w14:paraId="0760BA9D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="0093596A" w:rsidP="0093596A" w:rsidRDefault="0093596A" w14:paraId="24E3BB34" w14:textId="77777777">
      <w:pPr>
        <w:ind w:firstLine="708"/>
        <w:jc w:val="both"/>
        <w:rPr>
          <w:rFonts w:ascii="Arial" w:hAnsi="Arial" w:cs="Arial"/>
        </w:rPr>
      </w:pPr>
    </w:p>
    <w:p w:rsidRPr="003C2A30" w:rsidR="0093596A" w:rsidP="0093596A" w:rsidRDefault="0093596A" w14:paraId="4F918D23" w14:textId="77777777">
      <w:pPr>
        <w:ind w:firstLine="708"/>
        <w:jc w:val="both"/>
        <w:rPr>
          <w:rFonts w:ascii="Arial" w:hAnsi="Arial" w:cs="Arial"/>
        </w:rPr>
      </w:pPr>
      <w:r w:rsidRPr="0093596A">
        <w:rPr>
          <w:rFonts w:ascii="Arial" w:hAnsi="Arial" w:cs="Arial"/>
        </w:rPr>
        <w:t xml:space="preserve">Stečajni sudac upućuje vjerovnika </w:t>
      </w:r>
      <w:r>
        <w:rPr>
          <w:rFonts w:ascii="Arial" w:hAnsi="Arial" w:cs="Arial"/>
        </w:rPr>
        <w:t>ULJANIK brodogradilište d.d. u stečaju, Pula, Flaciusova 1, OIB: 21764428190</w:t>
      </w:r>
      <w:r w:rsidRPr="0093596A">
        <w:rPr>
          <w:rFonts w:ascii="Arial" w:hAnsi="Arial" w:cs="Arial"/>
        </w:rPr>
        <w:t xml:space="preserve">, na parnicu radi utvrđivanja postojanja tražbine u iznosu od </w:t>
      </w:r>
      <w:r>
        <w:rPr>
          <w:rFonts w:ascii="Arial" w:hAnsi="Arial" w:cs="Arial"/>
        </w:rPr>
        <w:t xml:space="preserve">15.273,77 kuna/2.027,17 eura </w:t>
      </w:r>
      <w:r w:rsidRPr="0093596A">
        <w:rPr>
          <w:rFonts w:ascii="Arial" w:hAnsi="Arial" w:cs="Arial"/>
        </w:rPr>
        <w:t>protiv stečajnog dužnika o čemu će se donijeti posebno rješenje.</w:t>
      </w:r>
    </w:p>
    <w:p w:rsidRPr="003C2A30" w:rsidR="0093596A" w:rsidP="0093596A" w:rsidRDefault="0093596A" w14:paraId="1DE049FD" w14:textId="77777777">
      <w:pPr>
        <w:ind w:firstLine="708"/>
        <w:jc w:val="both"/>
        <w:rPr>
          <w:rFonts w:ascii="Arial" w:hAnsi="Arial" w:cs="Arial"/>
        </w:rPr>
      </w:pPr>
    </w:p>
    <w:p w:rsidR="0093596A" w:rsidP="0093596A" w:rsidRDefault="0093596A" w14:paraId="40833352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19</w:t>
      </w:r>
      <w:r w:rsidRPr="003C2A30">
        <w:rPr>
          <w:rFonts w:ascii="Arial" w:hAnsi="Arial" w:cs="Arial"/>
        </w:rPr>
        <w:t xml:space="preserve">.  </w:t>
      </w:r>
      <w:r>
        <w:rPr>
          <w:rFonts w:ascii="Arial" w:hAnsi="Arial" w:cs="Arial"/>
        </w:rPr>
        <w:t>Vjerovnik FINANCIJSKA AGENCIJA, Zagreb, Ulica grada Vukovara 70, OIB: 85821130368</w:t>
      </w:r>
      <w:r w:rsidRPr="003C2A30">
        <w:rPr>
          <w:rFonts w:ascii="Arial" w:hAnsi="Arial" w:cs="Arial"/>
        </w:rPr>
        <w:t>, prijavi</w:t>
      </w:r>
      <w:r>
        <w:rPr>
          <w:rFonts w:ascii="Arial" w:hAnsi="Arial" w:cs="Arial"/>
        </w:rPr>
        <w:t>la</w:t>
      </w:r>
      <w:r w:rsidRPr="003C2A30">
        <w:rPr>
          <w:rFonts w:ascii="Arial" w:hAnsi="Arial" w:cs="Arial"/>
        </w:rPr>
        <w:t xml:space="preserve"> je tražbinu u iznosu od </w:t>
      </w:r>
      <w:r>
        <w:rPr>
          <w:rFonts w:ascii="Arial" w:hAnsi="Arial" w:cs="Arial"/>
        </w:rPr>
        <w:t xml:space="preserve">104.790,00 kuna/13.908,02 eura  po osnovi računa za usluge </w:t>
      </w:r>
    </w:p>
    <w:p w:rsidRPr="003C2A30" w:rsidR="0093596A" w:rsidP="0093596A" w:rsidRDefault="0093596A" w14:paraId="0454A46A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Pr="003C2A30" w:rsidR="0093596A" w:rsidP="0093596A" w:rsidRDefault="0093596A" w14:paraId="3E341EE5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</w:t>
      </w:r>
      <w:r>
        <w:rPr>
          <w:rFonts w:ascii="Arial" w:hAnsi="Arial" w:cs="Arial"/>
        </w:rPr>
        <w:t xml:space="preserve">osporio u cijelosti – zastara. </w:t>
      </w:r>
      <w:r w:rsidRPr="003C2A30">
        <w:rPr>
          <w:rFonts w:ascii="Arial" w:hAnsi="Arial" w:cs="Arial"/>
        </w:rPr>
        <w:t xml:space="preserve">   </w:t>
      </w:r>
    </w:p>
    <w:p w:rsidRPr="003C2A30" w:rsidR="0093596A" w:rsidP="0093596A" w:rsidRDefault="0093596A" w14:paraId="70920D5B" w14:textId="77777777">
      <w:pPr>
        <w:jc w:val="both"/>
        <w:rPr>
          <w:rFonts w:ascii="Arial" w:hAnsi="Arial" w:cs="Arial"/>
        </w:rPr>
      </w:pPr>
    </w:p>
    <w:p w:rsidR="0093596A" w:rsidP="0093596A" w:rsidRDefault="0093596A" w14:paraId="2E1757EB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="0093596A" w:rsidP="0093596A" w:rsidRDefault="0093596A" w14:paraId="50948F96" w14:textId="77777777">
      <w:pPr>
        <w:ind w:firstLine="708"/>
        <w:jc w:val="both"/>
        <w:rPr>
          <w:rFonts w:ascii="Arial" w:hAnsi="Arial" w:cs="Arial"/>
        </w:rPr>
      </w:pPr>
    </w:p>
    <w:p w:rsidRPr="003C2A30" w:rsidR="0093596A" w:rsidP="0093596A" w:rsidRDefault="0093596A" w14:paraId="6E5556B0" w14:textId="77777777">
      <w:pPr>
        <w:ind w:firstLine="708"/>
        <w:jc w:val="both"/>
        <w:rPr>
          <w:rFonts w:ascii="Arial" w:hAnsi="Arial" w:cs="Arial"/>
        </w:rPr>
      </w:pPr>
      <w:r w:rsidRPr="0093596A">
        <w:rPr>
          <w:rFonts w:ascii="Arial" w:hAnsi="Arial" w:cs="Arial"/>
        </w:rPr>
        <w:t xml:space="preserve">Stečajni sudac upućuje vjerovnika </w:t>
      </w:r>
      <w:r>
        <w:rPr>
          <w:rFonts w:ascii="Arial" w:hAnsi="Arial" w:cs="Arial"/>
        </w:rPr>
        <w:t>FINANCIJSKA AGENCIJA, Zagreb, Ulica grada Vukovara 70, OIB: 85821130368</w:t>
      </w:r>
      <w:r w:rsidRPr="0093596A">
        <w:rPr>
          <w:rFonts w:ascii="Arial" w:hAnsi="Arial" w:cs="Arial"/>
        </w:rPr>
        <w:t xml:space="preserve"> na parnicu radi utvrđivanja postojanja tražbine u iznosu od </w:t>
      </w:r>
      <w:r>
        <w:rPr>
          <w:rFonts w:ascii="Arial" w:hAnsi="Arial" w:cs="Arial"/>
        </w:rPr>
        <w:t xml:space="preserve">104.790,00 kuna/13.908,02 eura  </w:t>
      </w:r>
      <w:r w:rsidRPr="0093596A">
        <w:rPr>
          <w:rFonts w:ascii="Arial" w:hAnsi="Arial" w:cs="Arial"/>
        </w:rPr>
        <w:t>protiv stečajnog dužnika o čemu će se donijeti posebno rješenje.</w:t>
      </w:r>
    </w:p>
    <w:p w:rsidR="003816CF" w:rsidP="00061B2A" w:rsidRDefault="003816CF" w14:paraId="5AEB9F0A" w14:textId="77777777">
      <w:pPr>
        <w:ind w:firstLine="708"/>
        <w:jc w:val="both"/>
        <w:rPr>
          <w:rFonts w:ascii="Arial" w:hAnsi="Arial" w:cs="Arial"/>
        </w:rPr>
      </w:pPr>
    </w:p>
    <w:p w:rsidR="00DF6685" w:rsidP="006C589E" w:rsidRDefault="00DF6685" w14:paraId="1C411B47" w14:textId="77777777">
      <w:pPr>
        <w:ind w:firstLine="708"/>
        <w:jc w:val="both"/>
        <w:rPr>
          <w:rFonts w:ascii="Arial" w:hAnsi="Arial" w:cs="Arial"/>
          <w:b/>
        </w:rPr>
      </w:pPr>
    </w:p>
    <w:p w:rsidRPr="004B500C" w:rsidR="006C589E" w:rsidP="006C589E" w:rsidRDefault="006C589E" w14:paraId="08C021B4" w14:textId="77777777">
      <w:pPr>
        <w:ind w:firstLine="708"/>
        <w:jc w:val="both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 xml:space="preserve">Stečajna sutkinja  </w:t>
      </w:r>
    </w:p>
    <w:p w:rsidRPr="004B500C" w:rsidR="006C589E" w:rsidP="006C589E" w:rsidRDefault="006C589E" w14:paraId="4DD99EA0" w14:textId="77777777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r j e š a v a</w:t>
      </w:r>
    </w:p>
    <w:p w:rsidRPr="004B500C" w:rsidR="006C589E" w:rsidP="006C589E" w:rsidRDefault="006C589E" w14:paraId="30A74EB8" w14:textId="77777777">
      <w:pPr>
        <w:jc w:val="center"/>
        <w:rPr>
          <w:rFonts w:ascii="Arial" w:hAnsi="Arial" w:cs="Arial"/>
        </w:rPr>
      </w:pPr>
    </w:p>
    <w:p w:rsidRPr="004B500C" w:rsidR="00AB4BE6" w:rsidP="00AB4BE6" w:rsidRDefault="00AB4BE6" w14:paraId="1D83C695" w14:textId="77777777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Sud će sastaviti tablicu ispitanih tražbina te će nakon toga donijeti rješenje kojim odlučuje u kojem iznosu i u kojem isplatnom redu su utvrđene odnosno osporene pojedine tražbine. </w:t>
      </w:r>
    </w:p>
    <w:p w:rsidRPr="004B500C" w:rsidR="00AB4BE6" w:rsidP="00AB4BE6" w:rsidRDefault="00AB4BE6" w14:paraId="6365FE85" w14:textId="77777777">
      <w:pPr>
        <w:ind w:firstLine="720"/>
        <w:jc w:val="both"/>
        <w:rPr>
          <w:rFonts w:ascii="Arial" w:hAnsi="Arial" w:cs="Arial"/>
        </w:rPr>
      </w:pPr>
    </w:p>
    <w:p w:rsidRPr="004B500C" w:rsidR="00AB4BE6" w:rsidP="00AB4BE6" w:rsidRDefault="00AB4BE6" w14:paraId="5AE21D97" w14:textId="77777777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Navedeno rješenje objaviti će se na mrežnoj stranici e-oglasna ploča sudova (čl. 264. i 265. SZ-a).</w:t>
      </w:r>
    </w:p>
    <w:p w:rsidRPr="004B500C" w:rsidR="00AB4BE6" w:rsidP="00AB4BE6" w:rsidRDefault="00AB4BE6" w14:paraId="2F960B90" w14:textId="77777777">
      <w:pPr>
        <w:ind w:firstLine="720"/>
        <w:jc w:val="both"/>
        <w:rPr>
          <w:rFonts w:ascii="Arial" w:hAnsi="Arial" w:cs="Arial"/>
        </w:rPr>
      </w:pPr>
    </w:p>
    <w:p w:rsidRPr="004B500C" w:rsidR="00AB4BE6" w:rsidP="00AB4BE6" w:rsidRDefault="00AB4BE6" w14:paraId="2A4667C2" w14:textId="77777777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Vjerovnike čije tražbine su utvrđene na današnjem ročištu o tome neće biti posebno obaviješteni. Oni mogu na svoj trošak tražiti da im se izda ovjerovljeni izvadak rješenja (čl. 265. st. 4. Stečajni zakon (Narodne novine broj 71/15, dalje: SZ).</w:t>
      </w:r>
    </w:p>
    <w:p w:rsidRPr="004B500C" w:rsidR="006C589E" w:rsidP="00444885" w:rsidRDefault="006C589E" w14:paraId="6A074C26" w14:textId="77777777">
      <w:pPr>
        <w:jc w:val="both"/>
        <w:rPr>
          <w:rFonts w:ascii="Arial" w:hAnsi="Arial" w:cs="Arial"/>
        </w:rPr>
      </w:pPr>
    </w:p>
    <w:p w:rsidRPr="004B500C" w:rsidR="00492A10" w:rsidP="00482E08" w:rsidRDefault="00482E08" w14:paraId="0C8246C4" w14:textId="18725A92">
      <w:pPr>
        <w:tabs>
          <w:tab w:val="left" w:pos="51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4B500C" w:rsidR="00492A10" w:rsidP="00542C34" w:rsidRDefault="00492A10" w14:paraId="7CE189F7" w14:textId="77777777">
      <w:pPr>
        <w:jc w:val="center"/>
        <w:rPr>
          <w:rFonts w:ascii="Arial" w:hAnsi="Arial" w:cs="Arial"/>
        </w:rPr>
      </w:pPr>
    </w:p>
    <w:p w:rsidRPr="004B500C" w:rsidR="00034DD1" w:rsidP="00542C34" w:rsidRDefault="00034DD1" w14:paraId="7376D4D8" w14:textId="2DE21E1B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Dovršeno u </w:t>
      </w:r>
      <w:r w:rsidR="00482E08">
        <w:rPr>
          <w:rFonts w:ascii="Arial" w:hAnsi="Arial" w:cs="Arial"/>
        </w:rPr>
        <w:t>13,05</w:t>
      </w:r>
      <w:r w:rsidRPr="004B500C" w:rsidR="005D0ECC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sati.</w:t>
      </w:r>
    </w:p>
    <w:p w:rsidRPr="004B500C" w:rsidR="00034DD1" w:rsidP="007546E3" w:rsidRDefault="00034DD1" w14:paraId="30D05616" w14:textId="77777777">
      <w:pPr>
        <w:ind w:firstLine="708"/>
        <w:jc w:val="both"/>
        <w:rPr>
          <w:rFonts w:ascii="Arial" w:hAnsi="Arial" w:cs="Arial"/>
        </w:rPr>
      </w:pPr>
    </w:p>
    <w:p w:rsidRPr="004B500C" w:rsidR="00BF6BA3" w:rsidP="00042ABA" w:rsidRDefault="00BF6BA3" w14:paraId="438347F5" w14:textId="77777777">
      <w:pPr>
        <w:jc w:val="both"/>
        <w:rPr>
          <w:rFonts w:ascii="Arial" w:hAnsi="Arial" w:cs="Arial"/>
        </w:rPr>
      </w:pPr>
    </w:p>
    <w:p w:rsidR="006E7273" w:rsidP="006E7273" w:rsidRDefault="006E7273" w14:paraId="1E6C642A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</w:t>
      </w:r>
      <w:r w:rsidRPr="004B500C" w:rsidR="00042ABA">
        <w:rPr>
          <w:rFonts w:ascii="Arial" w:hAnsi="Arial" w:cs="Arial"/>
        </w:rPr>
        <w:t xml:space="preserve">        </w:t>
      </w:r>
      <w:r w:rsidRPr="004B500C" w:rsidR="008541DE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Pr="004B500C" w:rsidR="008541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4B500C" w:rsidR="008541DE">
        <w:rPr>
          <w:rFonts w:ascii="Arial" w:hAnsi="Arial" w:cs="Arial"/>
        </w:rPr>
        <w:t xml:space="preserve">  </w:t>
      </w:r>
      <w:r w:rsidRPr="004B500C" w:rsidR="00042ABA">
        <w:rPr>
          <w:rFonts w:ascii="Arial" w:hAnsi="Arial" w:cs="Arial"/>
        </w:rPr>
        <w:t>Stečajni sudac</w:t>
      </w:r>
      <w:r w:rsidRPr="004B500C" w:rsidR="00042ABA">
        <w:rPr>
          <w:rFonts w:ascii="Arial" w:hAnsi="Arial" w:cs="Arial"/>
        </w:rPr>
        <w:tab/>
      </w:r>
    </w:p>
    <w:p w:rsidRPr="004B500C" w:rsidR="00F66543" w:rsidP="006E7273" w:rsidRDefault="00042ABA" w14:paraId="3F4B50C9" w14:textId="77777777">
      <w:pPr>
        <w:ind w:left="4248"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                   </w:t>
      </w:r>
      <w:r w:rsidR="006E7273">
        <w:rPr>
          <w:rFonts w:ascii="Arial" w:hAnsi="Arial" w:cs="Arial"/>
        </w:rPr>
        <w:t xml:space="preserve">         </w:t>
      </w:r>
      <w:r w:rsidRPr="004B500C">
        <w:rPr>
          <w:rFonts w:ascii="Arial" w:hAnsi="Arial" w:cs="Arial"/>
        </w:rPr>
        <w:t xml:space="preserve">        Vjerovnici  </w:t>
      </w:r>
    </w:p>
    <w:p w:rsidRPr="004B500C" w:rsidR="00F66543" w:rsidP="00042ABA" w:rsidRDefault="00F66543" w14:paraId="47670B55" w14:textId="77777777">
      <w:pPr>
        <w:jc w:val="both"/>
        <w:rPr>
          <w:rFonts w:ascii="Arial" w:hAnsi="Arial" w:cs="Arial"/>
        </w:rPr>
      </w:pPr>
    </w:p>
    <w:p w:rsidRPr="004B500C" w:rsidR="00F66543" w:rsidP="00042ABA" w:rsidRDefault="00F66543" w14:paraId="572A8D53" w14:textId="77777777">
      <w:pPr>
        <w:jc w:val="both"/>
        <w:rPr>
          <w:rFonts w:ascii="Arial" w:hAnsi="Arial" w:cs="Arial"/>
        </w:rPr>
      </w:pPr>
    </w:p>
    <w:p w:rsidRPr="004B500C" w:rsidR="00695717" w:rsidP="00042ABA" w:rsidRDefault="00695717" w14:paraId="167C9401" w14:textId="77777777">
      <w:pPr>
        <w:jc w:val="both"/>
        <w:rPr>
          <w:rFonts w:ascii="Arial" w:hAnsi="Arial" w:cs="Arial"/>
        </w:rPr>
      </w:pPr>
    </w:p>
    <w:p w:rsidRPr="004B500C" w:rsidR="003206F2" w:rsidP="00305B82" w:rsidRDefault="00042ABA" w14:paraId="44469E97" w14:textId="77777777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>
        <w:rPr>
          <w:rFonts w:ascii="Arial" w:hAnsi="Arial" w:cs="Arial"/>
        </w:rPr>
        <w:t>Zapisničar</w:t>
      </w:r>
    </w:p>
    <w:sectPr w:rsidRPr="004B500C" w:rsidR="003206F2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11609" w:rsidRDefault="00811609" w14:paraId="21C6961D" w14:textId="77777777">
      <w:r>
        <w:separator/>
      </w:r>
    </w:p>
  </w:endnote>
  <w:endnote w:type="continuationSeparator" w:id="0">
    <w:p w:rsidR="00811609" w:rsidRDefault="00811609" w14:paraId="078D3A47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11609" w:rsidRDefault="00811609" w14:paraId="643ED17B" w14:textId="77777777">
      <w:r>
        <w:separator/>
      </w:r>
    </w:p>
  </w:footnote>
  <w:footnote w:type="continuationSeparator" w:id="0">
    <w:p w:rsidR="00811609" w:rsidRDefault="00811609" w14:paraId="240E6AD4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1609" w:rsidP="003E1F8E" w:rsidRDefault="00811609" w14:paraId="61640B69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11609" w:rsidRDefault="00811609" w14:paraId="56169715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B500C" w:rsidR="00811609" w:rsidP="003E1F8E" w:rsidRDefault="00811609" w14:paraId="3D4527AC" w14:textId="3EDFF8B8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4B500C">
      <w:rPr>
        <w:rStyle w:val="Brojstranice"/>
        <w:rFonts w:ascii="Arial" w:hAnsi="Arial" w:cs="Arial"/>
      </w:rPr>
      <w:fldChar w:fldCharType="begin"/>
    </w:r>
    <w:r w:rsidRPr="004B500C">
      <w:rPr>
        <w:rStyle w:val="Brojstranice"/>
        <w:rFonts w:ascii="Arial" w:hAnsi="Arial" w:cs="Arial"/>
      </w:rPr>
      <w:instrText xml:space="preserve">PAGE  </w:instrText>
    </w:r>
    <w:r w:rsidRPr="004B500C">
      <w:rPr>
        <w:rStyle w:val="Brojstranice"/>
        <w:rFonts w:ascii="Arial" w:hAnsi="Arial" w:cs="Arial"/>
      </w:rPr>
      <w:fldChar w:fldCharType="separate"/>
    </w:r>
    <w:r w:rsidR="00381655">
      <w:rPr>
        <w:rStyle w:val="Brojstranice"/>
        <w:rFonts w:ascii="Arial" w:hAnsi="Arial" w:cs="Arial"/>
        <w:noProof/>
      </w:rPr>
      <w:t>7</w:t>
    </w:r>
    <w:r w:rsidRPr="004B500C">
      <w:rPr>
        <w:rStyle w:val="Brojstranice"/>
        <w:rFonts w:ascii="Arial" w:hAnsi="Arial" w:cs="Arial"/>
      </w:rPr>
      <w:fldChar w:fldCharType="end"/>
    </w:r>
  </w:p>
  <w:p w:rsidRPr="004B500C" w:rsidR="00CB7A6D" w:rsidP="00CB7A6D" w:rsidRDefault="00811609" w14:paraId="210FCA34" w14:textId="77777777">
    <w:pPr>
      <w:jc w:val="right"/>
      <w:rPr>
        <w:rFonts w:ascii="Arial" w:hAnsi="Arial" w:cs="Arial"/>
      </w:rPr>
    </w:pPr>
    <w:r w:rsidRPr="00E46CF0">
      <w:t xml:space="preserve">                                   </w:t>
    </w:r>
    <w:r>
      <w:tab/>
    </w:r>
    <w:r>
      <w:tab/>
    </w:r>
    <w:r w:rsidRPr="004B500C">
      <w:rPr>
        <w:rFonts w:ascii="Arial" w:hAnsi="Arial" w:cs="Arial"/>
      </w:rPr>
      <w:tab/>
    </w:r>
    <w:r w:rsidRPr="004B500C">
      <w:rPr>
        <w:rFonts w:ascii="Arial" w:hAnsi="Arial" w:cs="Arial"/>
      </w:rPr>
      <w:tab/>
    </w:r>
    <w:r w:rsidRPr="004B500C" w:rsidR="004A3F13">
      <w:rPr>
        <w:rFonts w:ascii="Arial" w:hAnsi="Arial" w:cs="Arial"/>
      </w:rPr>
      <w:t>Posl. broj: 4 St-</w:t>
    </w:r>
    <w:r w:rsidR="004A3F13">
      <w:rPr>
        <w:rFonts w:ascii="Arial" w:hAnsi="Arial" w:cs="Arial"/>
      </w:rPr>
      <w:t>393/2022-100</w:t>
    </w:r>
  </w:p>
  <w:p w:rsidRPr="004B500C" w:rsidR="00811609" w:rsidP="005D667F" w:rsidRDefault="00811609" w14:paraId="75CCE2C3" w14:textId="77777777">
    <w:pPr>
      <w:jc w:val="right"/>
      <w:rPr>
        <w:rFonts w:ascii="Arial" w:hAnsi="Arial" w:cs="Arial"/>
      </w:rPr>
    </w:pPr>
  </w:p>
  <w:p w:rsidRPr="003E1F8E" w:rsidR="00811609" w:rsidP="005D4B42" w:rsidRDefault="00811609" w14:paraId="502443AE" w14:textId="77777777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5258"/>
    <w:rsid w:val="00011587"/>
    <w:rsid w:val="00013EA7"/>
    <w:rsid w:val="00017B64"/>
    <w:rsid w:val="00033DA0"/>
    <w:rsid w:val="00034DD1"/>
    <w:rsid w:val="00035531"/>
    <w:rsid w:val="000405F4"/>
    <w:rsid w:val="00042ABA"/>
    <w:rsid w:val="000453C0"/>
    <w:rsid w:val="00050F18"/>
    <w:rsid w:val="00061B2A"/>
    <w:rsid w:val="0006232D"/>
    <w:rsid w:val="00062746"/>
    <w:rsid w:val="0006475E"/>
    <w:rsid w:val="00073F56"/>
    <w:rsid w:val="00075565"/>
    <w:rsid w:val="00076109"/>
    <w:rsid w:val="00083E81"/>
    <w:rsid w:val="000954FF"/>
    <w:rsid w:val="000B39BB"/>
    <w:rsid w:val="000B63EB"/>
    <w:rsid w:val="000B6DEE"/>
    <w:rsid w:val="000C426C"/>
    <w:rsid w:val="000C5AA0"/>
    <w:rsid w:val="000D056B"/>
    <w:rsid w:val="000E59EC"/>
    <w:rsid w:val="000E67A0"/>
    <w:rsid w:val="000F0B3B"/>
    <w:rsid w:val="000F432E"/>
    <w:rsid w:val="000F63E0"/>
    <w:rsid w:val="00100134"/>
    <w:rsid w:val="00100323"/>
    <w:rsid w:val="00103E05"/>
    <w:rsid w:val="001046FE"/>
    <w:rsid w:val="00111697"/>
    <w:rsid w:val="001226A0"/>
    <w:rsid w:val="00122F4F"/>
    <w:rsid w:val="00133218"/>
    <w:rsid w:val="001347D6"/>
    <w:rsid w:val="00137416"/>
    <w:rsid w:val="001409EC"/>
    <w:rsid w:val="00145541"/>
    <w:rsid w:val="00161DA9"/>
    <w:rsid w:val="00163580"/>
    <w:rsid w:val="00165B56"/>
    <w:rsid w:val="00174BE6"/>
    <w:rsid w:val="00182902"/>
    <w:rsid w:val="001873DC"/>
    <w:rsid w:val="00192CFF"/>
    <w:rsid w:val="001A21C7"/>
    <w:rsid w:val="001A3879"/>
    <w:rsid w:val="001A6963"/>
    <w:rsid w:val="001B4558"/>
    <w:rsid w:val="001C000A"/>
    <w:rsid w:val="001C11FE"/>
    <w:rsid w:val="001C36E1"/>
    <w:rsid w:val="001C4B0F"/>
    <w:rsid w:val="001D7808"/>
    <w:rsid w:val="001E09B5"/>
    <w:rsid w:val="001E5759"/>
    <w:rsid w:val="001F6333"/>
    <w:rsid w:val="00202458"/>
    <w:rsid w:val="0020689F"/>
    <w:rsid w:val="002112BA"/>
    <w:rsid w:val="002245EA"/>
    <w:rsid w:val="002273AD"/>
    <w:rsid w:val="00227808"/>
    <w:rsid w:val="002318F9"/>
    <w:rsid w:val="00244882"/>
    <w:rsid w:val="00246488"/>
    <w:rsid w:val="00250C34"/>
    <w:rsid w:val="0025525F"/>
    <w:rsid w:val="002612F3"/>
    <w:rsid w:val="0026462E"/>
    <w:rsid w:val="002654AB"/>
    <w:rsid w:val="00266DA1"/>
    <w:rsid w:val="00267778"/>
    <w:rsid w:val="00284FDF"/>
    <w:rsid w:val="00287AC6"/>
    <w:rsid w:val="00290ADE"/>
    <w:rsid w:val="002A667B"/>
    <w:rsid w:val="002B69DE"/>
    <w:rsid w:val="002B6CE2"/>
    <w:rsid w:val="002C6065"/>
    <w:rsid w:val="002C6D5E"/>
    <w:rsid w:val="002C7376"/>
    <w:rsid w:val="002D5677"/>
    <w:rsid w:val="002E203B"/>
    <w:rsid w:val="002E285C"/>
    <w:rsid w:val="002E286D"/>
    <w:rsid w:val="002E5551"/>
    <w:rsid w:val="002E74C1"/>
    <w:rsid w:val="002F1306"/>
    <w:rsid w:val="0030562B"/>
    <w:rsid w:val="00305B82"/>
    <w:rsid w:val="003148D6"/>
    <w:rsid w:val="00317070"/>
    <w:rsid w:val="003206F2"/>
    <w:rsid w:val="00320E1C"/>
    <w:rsid w:val="00322737"/>
    <w:rsid w:val="00322E5C"/>
    <w:rsid w:val="00325A09"/>
    <w:rsid w:val="0033102B"/>
    <w:rsid w:val="00331177"/>
    <w:rsid w:val="003412BE"/>
    <w:rsid w:val="00350784"/>
    <w:rsid w:val="00353BA7"/>
    <w:rsid w:val="00357309"/>
    <w:rsid w:val="00362F23"/>
    <w:rsid w:val="00372444"/>
    <w:rsid w:val="00381655"/>
    <w:rsid w:val="003816CF"/>
    <w:rsid w:val="00390D42"/>
    <w:rsid w:val="0039623A"/>
    <w:rsid w:val="003B0074"/>
    <w:rsid w:val="003B36E4"/>
    <w:rsid w:val="003B5CCD"/>
    <w:rsid w:val="003C1DDE"/>
    <w:rsid w:val="003C2A30"/>
    <w:rsid w:val="003C4F80"/>
    <w:rsid w:val="003C5FD9"/>
    <w:rsid w:val="003D30EA"/>
    <w:rsid w:val="003D64BB"/>
    <w:rsid w:val="003D6958"/>
    <w:rsid w:val="003D6F82"/>
    <w:rsid w:val="003E02F9"/>
    <w:rsid w:val="003E1575"/>
    <w:rsid w:val="003E1F8E"/>
    <w:rsid w:val="00400BD7"/>
    <w:rsid w:val="00406B52"/>
    <w:rsid w:val="00413767"/>
    <w:rsid w:val="00413E65"/>
    <w:rsid w:val="00414E36"/>
    <w:rsid w:val="004245D8"/>
    <w:rsid w:val="00437A6F"/>
    <w:rsid w:val="00444885"/>
    <w:rsid w:val="004508EF"/>
    <w:rsid w:val="0045130B"/>
    <w:rsid w:val="00451649"/>
    <w:rsid w:val="00457276"/>
    <w:rsid w:val="00457943"/>
    <w:rsid w:val="00457993"/>
    <w:rsid w:val="004643F9"/>
    <w:rsid w:val="00471A6A"/>
    <w:rsid w:val="00480474"/>
    <w:rsid w:val="00481931"/>
    <w:rsid w:val="00481A88"/>
    <w:rsid w:val="00482E08"/>
    <w:rsid w:val="00487BEA"/>
    <w:rsid w:val="00492A10"/>
    <w:rsid w:val="00492AE5"/>
    <w:rsid w:val="0049766B"/>
    <w:rsid w:val="004A34A4"/>
    <w:rsid w:val="004A3F13"/>
    <w:rsid w:val="004A496A"/>
    <w:rsid w:val="004A5ED0"/>
    <w:rsid w:val="004B1115"/>
    <w:rsid w:val="004B500C"/>
    <w:rsid w:val="004B62C7"/>
    <w:rsid w:val="004B71BC"/>
    <w:rsid w:val="004C3BDA"/>
    <w:rsid w:val="004C7B5F"/>
    <w:rsid w:val="004E0797"/>
    <w:rsid w:val="004E15C8"/>
    <w:rsid w:val="004E1AEC"/>
    <w:rsid w:val="004E1E8A"/>
    <w:rsid w:val="004E270E"/>
    <w:rsid w:val="004E4A73"/>
    <w:rsid w:val="004F1FF8"/>
    <w:rsid w:val="004F2223"/>
    <w:rsid w:val="005075B2"/>
    <w:rsid w:val="005104A9"/>
    <w:rsid w:val="00511EC3"/>
    <w:rsid w:val="00521B61"/>
    <w:rsid w:val="00525388"/>
    <w:rsid w:val="00526075"/>
    <w:rsid w:val="005325BB"/>
    <w:rsid w:val="005328B9"/>
    <w:rsid w:val="005347B5"/>
    <w:rsid w:val="00535BEE"/>
    <w:rsid w:val="00535E00"/>
    <w:rsid w:val="00542C34"/>
    <w:rsid w:val="00545761"/>
    <w:rsid w:val="00545D40"/>
    <w:rsid w:val="00552D84"/>
    <w:rsid w:val="005662D8"/>
    <w:rsid w:val="00567BA5"/>
    <w:rsid w:val="00570012"/>
    <w:rsid w:val="00576D1E"/>
    <w:rsid w:val="00581C4D"/>
    <w:rsid w:val="00586216"/>
    <w:rsid w:val="00587B05"/>
    <w:rsid w:val="00592443"/>
    <w:rsid w:val="005A06F2"/>
    <w:rsid w:val="005A3FBC"/>
    <w:rsid w:val="005A7081"/>
    <w:rsid w:val="005B1C24"/>
    <w:rsid w:val="005B1D62"/>
    <w:rsid w:val="005B4F68"/>
    <w:rsid w:val="005B5298"/>
    <w:rsid w:val="005B5705"/>
    <w:rsid w:val="005C144C"/>
    <w:rsid w:val="005C56E7"/>
    <w:rsid w:val="005C7F1B"/>
    <w:rsid w:val="005D0D8E"/>
    <w:rsid w:val="005D0ECC"/>
    <w:rsid w:val="005D107F"/>
    <w:rsid w:val="005D4B42"/>
    <w:rsid w:val="005D667F"/>
    <w:rsid w:val="005D6F8E"/>
    <w:rsid w:val="005E2F3A"/>
    <w:rsid w:val="005E73CB"/>
    <w:rsid w:val="005F1363"/>
    <w:rsid w:val="005F2E42"/>
    <w:rsid w:val="00601860"/>
    <w:rsid w:val="00607096"/>
    <w:rsid w:val="006101BA"/>
    <w:rsid w:val="0061337D"/>
    <w:rsid w:val="006174C7"/>
    <w:rsid w:val="0062157F"/>
    <w:rsid w:val="00625DD4"/>
    <w:rsid w:val="0062665E"/>
    <w:rsid w:val="00635965"/>
    <w:rsid w:val="00641C32"/>
    <w:rsid w:val="0065033B"/>
    <w:rsid w:val="00652D5B"/>
    <w:rsid w:val="00661B2F"/>
    <w:rsid w:val="006628D8"/>
    <w:rsid w:val="0066297C"/>
    <w:rsid w:val="00664A9E"/>
    <w:rsid w:val="00664B98"/>
    <w:rsid w:val="00664D6F"/>
    <w:rsid w:val="00674865"/>
    <w:rsid w:val="00680790"/>
    <w:rsid w:val="006823F6"/>
    <w:rsid w:val="0068359D"/>
    <w:rsid w:val="006921B7"/>
    <w:rsid w:val="00695717"/>
    <w:rsid w:val="006979A5"/>
    <w:rsid w:val="006A3AAE"/>
    <w:rsid w:val="006A5E5B"/>
    <w:rsid w:val="006C12CD"/>
    <w:rsid w:val="006C168B"/>
    <w:rsid w:val="006C589E"/>
    <w:rsid w:val="006D1AA5"/>
    <w:rsid w:val="006D7F8F"/>
    <w:rsid w:val="006E09F6"/>
    <w:rsid w:val="006E7273"/>
    <w:rsid w:val="006E75DF"/>
    <w:rsid w:val="006F0954"/>
    <w:rsid w:val="006F2B12"/>
    <w:rsid w:val="00704E00"/>
    <w:rsid w:val="00707A28"/>
    <w:rsid w:val="00707E08"/>
    <w:rsid w:val="00713E96"/>
    <w:rsid w:val="0072222C"/>
    <w:rsid w:val="007246DF"/>
    <w:rsid w:val="00734A7D"/>
    <w:rsid w:val="00737D92"/>
    <w:rsid w:val="00740820"/>
    <w:rsid w:val="00741822"/>
    <w:rsid w:val="00752DC3"/>
    <w:rsid w:val="007546E3"/>
    <w:rsid w:val="00755252"/>
    <w:rsid w:val="00755C45"/>
    <w:rsid w:val="00756844"/>
    <w:rsid w:val="007629C4"/>
    <w:rsid w:val="00763B7F"/>
    <w:rsid w:val="00767BF8"/>
    <w:rsid w:val="007709E2"/>
    <w:rsid w:val="00771354"/>
    <w:rsid w:val="007745F2"/>
    <w:rsid w:val="007745F8"/>
    <w:rsid w:val="00775499"/>
    <w:rsid w:val="007763CA"/>
    <w:rsid w:val="00785354"/>
    <w:rsid w:val="007915A3"/>
    <w:rsid w:val="0079166A"/>
    <w:rsid w:val="0079320A"/>
    <w:rsid w:val="007A13C3"/>
    <w:rsid w:val="007A261E"/>
    <w:rsid w:val="007B573B"/>
    <w:rsid w:val="007B7C96"/>
    <w:rsid w:val="007C6736"/>
    <w:rsid w:val="007D203F"/>
    <w:rsid w:val="007E49F2"/>
    <w:rsid w:val="007F0AEC"/>
    <w:rsid w:val="007F181E"/>
    <w:rsid w:val="007F2217"/>
    <w:rsid w:val="007F27C1"/>
    <w:rsid w:val="007F58AF"/>
    <w:rsid w:val="00802FDA"/>
    <w:rsid w:val="00803242"/>
    <w:rsid w:val="00807A13"/>
    <w:rsid w:val="00811609"/>
    <w:rsid w:val="008202B2"/>
    <w:rsid w:val="0082407C"/>
    <w:rsid w:val="00826259"/>
    <w:rsid w:val="00827DC0"/>
    <w:rsid w:val="00830E51"/>
    <w:rsid w:val="008316C2"/>
    <w:rsid w:val="0083287D"/>
    <w:rsid w:val="008353CB"/>
    <w:rsid w:val="008541DE"/>
    <w:rsid w:val="0085497D"/>
    <w:rsid w:val="00854EC9"/>
    <w:rsid w:val="00863A32"/>
    <w:rsid w:val="008648C0"/>
    <w:rsid w:val="008871BE"/>
    <w:rsid w:val="008916A5"/>
    <w:rsid w:val="00897DC3"/>
    <w:rsid w:val="008A3296"/>
    <w:rsid w:val="008B4D06"/>
    <w:rsid w:val="008B5030"/>
    <w:rsid w:val="008B5355"/>
    <w:rsid w:val="008B6F55"/>
    <w:rsid w:val="008C321E"/>
    <w:rsid w:val="008C446E"/>
    <w:rsid w:val="008D080B"/>
    <w:rsid w:val="008D09CA"/>
    <w:rsid w:val="008E15DD"/>
    <w:rsid w:val="008E30A5"/>
    <w:rsid w:val="008E47B0"/>
    <w:rsid w:val="008E4DE9"/>
    <w:rsid w:val="008E5237"/>
    <w:rsid w:val="008E5CE2"/>
    <w:rsid w:val="008F0F2D"/>
    <w:rsid w:val="008F2660"/>
    <w:rsid w:val="008F3FFA"/>
    <w:rsid w:val="00901842"/>
    <w:rsid w:val="0091086D"/>
    <w:rsid w:val="009109CB"/>
    <w:rsid w:val="00913ED4"/>
    <w:rsid w:val="00914080"/>
    <w:rsid w:val="009158AD"/>
    <w:rsid w:val="00917194"/>
    <w:rsid w:val="0091759E"/>
    <w:rsid w:val="0092284B"/>
    <w:rsid w:val="00922D25"/>
    <w:rsid w:val="00923708"/>
    <w:rsid w:val="00923FEE"/>
    <w:rsid w:val="0093596A"/>
    <w:rsid w:val="00936BB3"/>
    <w:rsid w:val="009422C5"/>
    <w:rsid w:val="00955E91"/>
    <w:rsid w:val="00957D69"/>
    <w:rsid w:val="009629AF"/>
    <w:rsid w:val="00964DB4"/>
    <w:rsid w:val="00971186"/>
    <w:rsid w:val="00972758"/>
    <w:rsid w:val="009752B5"/>
    <w:rsid w:val="00985057"/>
    <w:rsid w:val="00990247"/>
    <w:rsid w:val="00993A48"/>
    <w:rsid w:val="00993D51"/>
    <w:rsid w:val="00994A4A"/>
    <w:rsid w:val="00997BFD"/>
    <w:rsid w:val="009A1DF0"/>
    <w:rsid w:val="009A7D65"/>
    <w:rsid w:val="009B3C47"/>
    <w:rsid w:val="009B4BD3"/>
    <w:rsid w:val="009B5493"/>
    <w:rsid w:val="009C2AA1"/>
    <w:rsid w:val="009C654A"/>
    <w:rsid w:val="009D6210"/>
    <w:rsid w:val="009E2CDD"/>
    <w:rsid w:val="009E6DE0"/>
    <w:rsid w:val="009E77A3"/>
    <w:rsid w:val="009F5C9B"/>
    <w:rsid w:val="00A01EB6"/>
    <w:rsid w:val="00A116AB"/>
    <w:rsid w:val="00A21F06"/>
    <w:rsid w:val="00A23F7C"/>
    <w:rsid w:val="00A2680A"/>
    <w:rsid w:val="00A400F0"/>
    <w:rsid w:val="00A53F2D"/>
    <w:rsid w:val="00A543E1"/>
    <w:rsid w:val="00A56610"/>
    <w:rsid w:val="00A57AAC"/>
    <w:rsid w:val="00A60630"/>
    <w:rsid w:val="00A6103C"/>
    <w:rsid w:val="00A63FE6"/>
    <w:rsid w:val="00A64547"/>
    <w:rsid w:val="00A77096"/>
    <w:rsid w:val="00A800D1"/>
    <w:rsid w:val="00A82231"/>
    <w:rsid w:val="00A8275D"/>
    <w:rsid w:val="00A82FD1"/>
    <w:rsid w:val="00A913AA"/>
    <w:rsid w:val="00AA05F6"/>
    <w:rsid w:val="00AA1D72"/>
    <w:rsid w:val="00AA6085"/>
    <w:rsid w:val="00AB32DA"/>
    <w:rsid w:val="00AB4459"/>
    <w:rsid w:val="00AB4BE6"/>
    <w:rsid w:val="00AC56CA"/>
    <w:rsid w:val="00AC593C"/>
    <w:rsid w:val="00AD2849"/>
    <w:rsid w:val="00AD3977"/>
    <w:rsid w:val="00AD588E"/>
    <w:rsid w:val="00AD5EF1"/>
    <w:rsid w:val="00AD70E7"/>
    <w:rsid w:val="00AE690A"/>
    <w:rsid w:val="00AF2099"/>
    <w:rsid w:val="00AF4AE0"/>
    <w:rsid w:val="00B01313"/>
    <w:rsid w:val="00B0140C"/>
    <w:rsid w:val="00B05A6B"/>
    <w:rsid w:val="00B138E1"/>
    <w:rsid w:val="00B15DEF"/>
    <w:rsid w:val="00B16690"/>
    <w:rsid w:val="00B223DC"/>
    <w:rsid w:val="00B2290E"/>
    <w:rsid w:val="00B322BB"/>
    <w:rsid w:val="00B325FC"/>
    <w:rsid w:val="00B37F0C"/>
    <w:rsid w:val="00B435EB"/>
    <w:rsid w:val="00B45200"/>
    <w:rsid w:val="00B45CD2"/>
    <w:rsid w:val="00B470DE"/>
    <w:rsid w:val="00B4774F"/>
    <w:rsid w:val="00B63A8C"/>
    <w:rsid w:val="00B763C6"/>
    <w:rsid w:val="00B8084B"/>
    <w:rsid w:val="00B80BDB"/>
    <w:rsid w:val="00B81689"/>
    <w:rsid w:val="00B81839"/>
    <w:rsid w:val="00B83CBA"/>
    <w:rsid w:val="00B92234"/>
    <w:rsid w:val="00B9451F"/>
    <w:rsid w:val="00BA3093"/>
    <w:rsid w:val="00BB249E"/>
    <w:rsid w:val="00BC0DD1"/>
    <w:rsid w:val="00BC1DC3"/>
    <w:rsid w:val="00BC3CD0"/>
    <w:rsid w:val="00BC45FB"/>
    <w:rsid w:val="00BD7D0B"/>
    <w:rsid w:val="00BE13F9"/>
    <w:rsid w:val="00BE73E0"/>
    <w:rsid w:val="00BF6BA3"/>
    <w:rsid w:val="00BF7544"/>
    <w:rsid w:val="00C0540B"/>
    <w:rsid w:val="00C178C4"/>
    <w:rsid w:val="00C3016B"/>
    <w:rsid w:val="00C33004"/>
    <w:rsid w:val="00C3678F"/>
    <w:rsid w:val="00C41124"/>
    <w:rsid w:val="00C427C7"/>
    <w:rsid w:val="00C4460D"/>
    <w:rsid w:val="00C44D5B"/>
    <w:rsid w:val="00C52626"/>
    <w:rsid w:val="00C54B35"/>
    <w:rsid w:val="00C653CD"/>
    <w:rsid w:val="00C67A68"/>
    <w:rsid w:val="00C769F4"/>
    <w:rsid w:val="00C86F47"/>
    <w:rsid w:val="00C875BC"/>
    <w:rsid w:val="00C93C88"/>
    <w:rsid w:val="00C960CB"/>
    <w:rsid w:val="00CA3E8A"/>
    <w:rsid w:val="00CB32CE"/>
    <w:rsid w:val="00CB4D57"/>
    <w:rsid w:val="00CB5CFF"/>
    <w:rsid w:val="00CB7145"/>
    <w:rsid w:val="00CB7A6D"/>
    <w:rsid w:val="00CC2D46"/>
    <w:rsid w:val="00CD0784"/>
    <w:rsid w:val="00CE3462"/>
    <w:rsid w:val="00CE6849"/>
    <w:rsid w:val="00CE6863"/>
    <w:rsid w:val="00CF170F"/>
    <w:rsid w:val="00CF43B1"/>
    <w:rsid w:val="00D000FD"/>
    <w:rsid w:val="00D02712"/>
    <w:rsid w:val="00D070CC"/>
    <w:rsid w:val="00D07E96"/>
    <w:rsid w:val="00D11055"/>
    <w:rsid w:val="00D15072"/>
    <w:rsid w:val="00D1765E"/>
    <w:rsid w:val="00D22793"/>
    <w:rsid w:val="00D23AB7"/>
    <w:rsid w:val="00D26936"/>
    <w:rsid w:val="00D32155"/>
    <w:rsid w:val="00D334E1"/>
    <w:rsid w:val="00D41350"/>
    <w:rsid w:val="00D54498"/>
    <w:rsid w:val="00D615F1"/>
    <w:rsid w:val="00D62C06"/>
    <w:rsid w:val="00D63F21"/>
    <w:rsid w:val="00D65C63"/>
    <w:rsid w:val="00D74B48"/>
    <w:rsid w:val="00D83E6A"/>
    <w:rsid w:val="00D871A7"/>
    <w:rsid w:val="00D96A28"/>
    <w:rsid w:val="00D97E3C"/>
    <w:rsid w:val="00DA26B6"/>
    <w:rsid w:val="00DA7CF4"/>
    <w:rsid w:val="00DB1EDA"/>
    <w:rsid w:val="00DB5D2D"/>
    <w:rsid w:val="00DB7F08"/>
    <w:rsid w:val="00DC6C4F"/>
    <w:rsid w:val="00DD1B4B"/>
    <w:rsid w:val="00DD4203"/>
    <w:rsid w:val="00DD4ADE"/>
    <w:rsid w:val="00DE0744"/>
    <w:rsid w:val="00DE1369"/>
    <w:rsid w:val="00DE2B26"/>
    <w:rsid w:val="00DE3A88"/>
    <w:rsid w:val="00DE5B52"/>
    <w:rsid w:val="00DF47C8"/>
    <w:rsid w:val="00DF4C31"/>
    <w:rsid w:val="00DF51B0"/>
    <w:rsid w:val="00DF6685"/>
    <w:rsid w:val="00E033F9"/>
    <w:rsid w:val="00E044E8"/>
    <w:rsid w:val="00E04880"/>
    <w:rsid w:val="00E07480"/>
    <w:rsid w:val="00E07BF4"/>
    <w:rsid w:val="00E1569D"/>
    <w:rsid w:val="00E162E8"/>
    <w:rsid w:val="00E162FB"/>
    <w:rsid w:val="00E2223A"/>
    <w:rsid w:val="00E24F96"/>
    <w:rsid w:val="00E30E7C"/>
    <w:rsid w:val="00E33DE4"/>
    <w:rsid w:val="00E3554E"/>
    <w:rsid w:val="00E423EC"/>
    <w:rsid w:val="00E46717"/>
    <w:rsid w:val="00E46CF0"/>
    <w:rsid w:val="00E575C2"/>
    <w:rsid w:val="00E61F96"/>
    <w:rsid w:val="00E72AC2"/>
    <w:rsid w:val="00E73FFA"/>
    <w:rsid w:val="00E74593"/>
    <w:rsid w:val="00E82D2C"/>
    <w:rsid w:val="00E930DD"/>
    <w:rsid w:val="00E9456D"/>
    <w:rsid w:val="00E97FDD"/>
    <w:rsid w:val="00EB0E11"/>
    <w:rsid w:val="00EB2382"/>
    <w:rsid w:val="00EC1451"/>
    <w:rsid w:val="00ED3BE2"/>
    <w:rsid w:val="00ED6838"/>
    <w:rsid w:val="00EE21CB"/>
    <w:rsid w:val="00EE4CDC"/>
    <w:rsid w:val="00EE55B6"/>
    <w:rsid w:val="00EF3325"/>
    <w:rsid w:val="00EF59E1"/>
    <w:rsid w:val="00F00BEE"/>
    <w:rsid w:val="00F01ACF"/>
    <w:rsid w:val="00F024DC"/>
    <w:rsid w:val="00F0266E"/>
    <w:rsid w:val="00F14219"/>
    <w:rsid w:val="00F307B7"/>
    <w:rsid w:val="00F33F43"/>
    <w:rsid w:val="00F3449C"/>
    <w:rsid w:val="00F4143E"/>
    <w:rsid w:val="00F500BF"/>
    <w:rsid w:val="00F5459C"/>
    <w:rsid w:val="00F54A00"/>
    <w:rsid w:val="00F61C42"/>
    <w:rsid w:val="00F66543"/>
    <w:rsid w:val="00F6762B"/>
    <w:rsid w:val="00F72188"/>
    <w:rsid w:val="00F850CA"/>
    <w:rsid w:val="00F876BE"/>
    <w:rsid w:val="00FA363F"/>
    <w:rsid w:val="00FB31E6"/>
    <w:rsid w:val="00FB5FBF"/>
    <w:rsid w:val="00FB6723"/>
    <w:rsid w:val="00FB7B6F"/>
    <w:rsid w:val="00FB7CEF"/>
    <w:rsid w:val="00FC3EF1"/>
    <w:rsid w:val="00FD01D2"/>
    <w:rsid w:val="00FD0677"/>
    <w:rsid w:val="00FE0F11"/>
    <w:rsid w:val="00FE151A"/>
    <w:rsid w:val="00FE3C18"/>
    <w:rsid w:val="00FE4B12"/>
    <w:rsid w:val="00FF201A"/>
    <w:rsid w:val="00FF251C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5211B184"/>
  <w15:docId w15:val="{7B9851B6-2191-4632-BF72-A3A3B33C7D72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5C4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rsid w:val="00FE0F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E0F1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B7CEF"/>
    <w:pPr>
      <w:ind w:left="720"/>
      <w:contextualSpacing/>
    </w:pPr>
  </w:style>
  <w:style w:type="paragraph" w:styleId="Default" w:customStyle="true">
    <w:name w:val="Default"/>
    <w:rsid w:val="00771354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38165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8165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8165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8165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8165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874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31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1074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69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40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46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018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2649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20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795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92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305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19. siječnja 2023.</izvorni_sadrzaj>
    <derivirana_varijabla naziv="DomainObject.StvarniPocetakDatum_1">19. siječnja 2023.</derivirana_varijabla>
  </DomainObject.StvarniPocetakDatum>
  <DomainObject.StvarniZavrsetakDatum>
    <izvorni_sadrzaj>19. siječnja 2023.</izvorni_sadrzaj>
    <derivirana_varijabla naziv="DomainObject.StvarniZavrsetakDatum_1">19. siječnja 2023.</derivirana_varijabla>
  </DomainObject.StvarniZavrsetakDatum>
  <DomainObject.PlaniraniZavrsetakDatum>
    <izvorni_sadrzaj>19. siječnja 2023.</izvorni_sadrzaj>
    <derivirana_varijabla naziv="DomainObject.PlaniraniZavrsetakDatum_1">19. siječnja 2023.</derivirana_varijabla>
  </DomainObject.PlaniraniZavrsetakDatum>
  <DomainObject.PlaniraniPocetakDatum>
    <izvorni_sadrzaj>19. siječnja 2023.</izvorni_sadrzaj>
    <derivirana_varijabla naziv="DomainObject.PlaniraniPocetakDatum_1">19. siječnja 2023.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siječnja 2023.</izvorni_sadrzaj>
    <derivirana_varijabla naziv="DomainObject.Zapisnik.DatumKreiranja_1">19. siječnja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St-393/2022-100</izvorni_sadrzaj>
    <derivirana_varijabla naziv="DomainObject.Zapisnik.Oznaka_1">St-393/2022-100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2022.</izvorni_sadrzaj>
    <derivirana_varijabla naziv="DomainObject.Predmet.DatumOsnivanja_1">4. studenog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St-393/2022</izvorni_sadrzaj>
    <derivirana_varijabla naziv="DomainObject.Predmet.OznakaBroj_1">St-393/2022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DANA 27.12.2022. SPISU PRILEŽE
PRIJAVE TRAŽBINA (ZELENI REGISTRATOR)</izvorni_sadrzaj>
    <derivirana_varijabla naziv="DomainObject.Predmet.PrimjedbaSuca_1">OD DANA 27.12.2022. SPISU PRILEŽE
PRIJAVE TRAŽBINA (ZELENI REGISTRATOR)</derivirana_varijabla>
  </DomainObject.Predmet.PrimjedbaSuca>
  <DomainObject.Predmet.ProtustrankaFormated>
    <izvorni_sadrzaj>  Stečajna masa iza USCS d. o. o. u stečaju Rijeka</izvorni_sadrzaj>
    <derivirana_varijabla naziv="DomainObject.Predmet.ProtustrankaFormated_1">  Stečajna masa iza USCS d. o. o. u stečaju Rijeka</derivirana_varijabla>
  </DomainObject.Predmet.ProtustrankaFormated>
  <DomainObject.Predmet.ProtustrankaFormatedOIB>
    <izvorni_sadrzaj>  Stečajna masa iza USCS d. o. o. u stečaju Rijeka, OIB 91625655975</izvorni_sadrzaj>
    <derivirana_varijabla naziv="DomainObject.Predmet.ProtustrankaFormatedOIB_1">  Stečajna masa iza USCS d. o. o. u stečaju Rijeka, OIB 91625655975</derivirana_varijabla>
  </DomainObject.Predmet.ProtustrankaFormatedOIB>
  <DomainObject.Predmet.ProtustrankaFormatedWithAdress>
    <izvorni_sadrzaj> Stečajna masa iza USCS d. o. o. u stečaju Rijeka, Trg svete Barbare 1, 51000 Rijeka</izvorni_sadrzaj>
    <derivirana_varijabla naziv="DomainObject.Predmet.ProtustrankaFormatedWithAdress_1"> Stečajna masa iza USCS d. o. o. u stečaju Rijeka, Trg svete Barbare 1, 51000 Rijeka</derivirana_varijabla>
  </DomainObject.Predmet.ProtustrankaFormatedWithAdress>
  <DomainObject.Predmet.ProtustrankaFormatedWithAdressOIB>
    <izvorni_sadrzaj> Stečajna masa iza USCS d. o. o. u stečaju Rijeka, OIB 91625655975, Trg svete Barbare 1, 51000 Rijeka</izvorni_sadrzaj>
    <derivirana_varijabla naziv="DomainObject.Predmet.ProtustrankaFormatedWithAdressOIB_1"> Stečajna masa iza USCS d. o. o. u stečaju Rijeka, OIB 91625655975, Trg svete Barbare 1, 51000 Rijeka</derivirana_varijabla>
  </DomainObject.Predmet.ProtustrankaFormatedWithAdressOIB>
  <DomainObject.Predmet.ProtustrankaWithAdress>
    <izvorni_sadrzaj>Stečajna masa iza USCS d. o. o. u stečaju Rijeka Trg svete Barbare 1, 51000 Rijeka</izvorni_sadrzaj>
    <derivirana_varijabla naziv="DomainObject.Predmet.ProtustrankaWithAdress_1">Stečajna masa iza USCS d. o. o. u stečaju Rijeka Trg svete Barbare 1, 51000 Rijeka</derivirana_varijabla>
  </DomainObject.Predmet.ProtustrankaWithAdress>
  <DomainObject.Predmet.ProtustrankaWithAdressOIB>
    <izvorni_sadrzaj>Stečajna masa iza USCS d. o. o. u stečaju Rijeka, OIB 91625655975, Trg svete Barbare 1, 51000 Rijeka</izvorni_sadrzaj>
    <derivirana_varijabla naziv="DomainObject.Predmet.ProtustrankaWithAdressOIB_1">Stečajna masa iza USCS d. o. o. u stečaju Rijeka, OIB 91625655975, Trg svete Barbare 1, 51000 Rijeka</derivirana_varijabla>
  </DomainObject.Predmet.ProtustrankaWithAdressOIB>
  <DomainObject.Predmet.ProtustrankaNazivFormated>
    <izvorni_sadrzaj>Stečajna masa iza USCS d. o. o. u stečaju Rijeka</izvorni_sadrzaj>
    <derivirana_varijabla naziv="DomainObject.Predmet.ProtustrankaNazivFormated_1">Stečajna masa iza USCS d. o. o. u stečaju Rijeka</derivirana_varijabla>
  </DomainObject.Predmet.ProtustrankaNazivFormated>
  <DomainObject.Predmet.ProtustrankaNazivFormatedOIB>
    <izvorni_sadrzaj>Stečajna masa iza USCS d. o. o. u stečaju Rijeka, OIB 91625655975</izvorni_sadrzaj>
    <derivirana_varijabla naziv="DomainObject.Predmet.ProtustrankaNazivFormatedOIB_1">Stečajna masa iza USCS d. o. o. u stečaju Rijeka, OIB 91625655975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Alein Khan</izvorni_sadrzaj>
    <derivirana_varijabla naziv="DomainObject.Predmet.StrankaFormated_1">  Alein Khan</derivirana_varijabla>
  </DomainObject.Predmet.StrankaFormated>
  <DomainObject.Predmet.StrankaFormatedOIB>
    <izvorni_sadrzaj>  Alein Khan, OIB 25613472359</izvorni_sadrzaj>
    <derivirana_varijabla naziv="DomainObject.Predmet.StrankaFormatedOIB_1">  Alein Khan, OIB 25613472359</derivirana_varijabla>
  </DomainObject.Predmet.StrankaFormatedOIB>
  <DomainObject.Predmet.StrankaFormatedWithAdress>
    <izvorni_sadrzaj> Alein Khan, Osječka 42, 51000 Rijeka</izvorni_sadrzaj>
    <derivirana_varijabla naziv="DomainObject.Predmet.StrankaFormatedWithAdress_1"> Alein Khan, Osječka 42, 51000 Rijeka</derivirana_varijabla>
  </DomainObject.Predmet.StrankaFormatedWithAdress>
  <DomainObject.Predmet.StrankaFormatedWithAdressOIB>
    <izvorni_sadrzaj> Alein Khan, OIB 25613472359, Osječka 42, 51000 Rijeka</izvorni_sadrzaj>
    <derivirana_varijabla naziv="DomainObject.Predmet.StrankaFormatedWithAdressOIB_1"> Alein Khan, OIB 25613472359, Osječka 42, 51000 Rijeka</derivirana_varijabla>
  </DomainObject.Predmet.StrankaFormatedWithAdressOIB>
  <DomainObject.Predmet.StrankaWithAdress>
    <izvorni_sadrzaj>Alein Khan Osječka 42,51000 Rijeka</izvorni_sadrzaj>
    <derivirana_varijabla naziv="DomainObject.Predmet.StrankaWithAdress_1">Alein Khan Osječka 42,51000 Rijeka</derivirana_varijabla>
  </DomainObject.Predmet.StrankaWithAdress>
  <DomainObject.Predmet.StrankaWithAdressOIB>
    <izvorni_sadrzaj>Alein Khan, OIB 25613472359, Osječka 42,51000 Rijeka</izvorni_sadrzaj>
    <derivirana_varijabla naziv="DomainObject.Predmet.StrankaWithAdressOIB_1">Alein Khan, OIB 25613472359, Osječka 42,51000 Rijeka</derivirana_varijabla>
  </DomainObject.Predmet.StrankaWithAdressOIB>
  <DomainObject.Predmet.StrankaNazivFormated>
    <izvorni_sadrzaj>Alein Khan</izvorni_sadrzaj>
    <derivirana_varijabla naziv="DomainObject.Predmet.StrankaNazivFormated_1">Alein Khan</derivirana_varijabla>
  </DomainObject.Predmet.StrankaNazivFormated>
  <DomainObject.Predmet.StrankaNazivFormatedOIB>
    <izvorni_sadrzaj>Alein Khan, OIB 25613472359</izvorni_sadrzaj>
    <derivirana_varijabla naziv="DomainObject.Predmet.StrankaNazivFormatedOIB_1">Alein Khan, OIB 25613472359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Alein Khan</item>
    </izvorni_sadrzaj>
    <derivirana_varijabla naziv="DomainObject.Predmet.StrankaListFormated_1">
      <item>Alein Khan</item>
    </derivirana_varijabla>
  </DomainObject.Predmet.StrankaListFormated>
  <DomainObject.Predmet.StrankaListFormatedOIB>
    <izvorni_sadrzaj>
      <item>Alein Khan, OIB 25613472359</item>
    </izvorni_sadrzaj>
    <derivirana_varijabla naziv="DomainObject.Predmet.StrankaListFormatedOIB_1">
      <item>Alein Khan, OIB 25613472359</item>
    </derivirana_varijabla>
  </DomainObject.Predmet.StrankaListFormatedOIB>
  <DomainObject.Predmet.StrankaListFormatedWithAdress>
    <izvorni_sadrzaj>
      <item>Alein Khan, Osječka 42, 51000 Rijeka</item>
    </izvorni_sadrzaj>
    <derivirana_varijabla naziv="DomainObject.Predmet.StrankaListFormatedWithAdress_1">
      <item>Alein Khan, Osječka 42, 51000 Rijeka</item>
    </derivirana_varijabla>
  </DomainObject.Predmet.StrankaListFormatedWithAdress>
  <DomainObject.Predmet.StrankaListFormatedWithAdressOIB>
    <izvorni_sadrzaj>
      <item>Alein Khan, OIB 25613472359, Osječka 42, 51000 Rijeka</item>
    </izvorni_sadrzaj>
    <derivirana_varijabla naziv="DomainObject.Predmet.StrankaListFormatedWithAdressOIB_1">
      <item>Alein Khan, OIB 25613472359, Osječka 42, 51000 Rijeka</item>
    </derivirana_varijabla>
  </DomainObject.Predmet.StrankaListFormatedWithAdressOIB>
  <DomainObject.Predmet.StrankaListNazivFormated>
    <izvorni_sadrzaj>
      <item>Alein Khan</item>
    </izvorni_sadrzaj>
    <derivirana_varijabla naziv="DomainObject.Predmet.StrankaListNazivFormated_1">
      <item>Alein Khan</item>
    </derivirana_varijabla>
  </DomainObject.Predmet.StrankaListNazivFormated>
  <DomainObject.Predmet.StrankaListNazivFormatedOIB>
    <izvorni_sadrzaj>
      <item>Alein Khan, OIB 25613472359</item>
    </izvorni_sadrzaj>
    <derivirana_varijabla naziv="DomainObject.Predmet.StrankaListNazivFormatedOIB_1">
      <item>Alein Khan, OIB 25613472359</item>
    </derivirana_varijabla>
  </DomainObject.Predmet.StrankaListNazivFormatedOIB>
  <DomainObject.Predmet.ProtuStrankaListFormated>
    <izvorni_sadrzaj>
      <item>Stečajna masa iza USCS d. o. o. u stečaju Rijeka</item>
    </izvorni_sadrzaj>
    <derivirana_varijabla naziv="DomainObject.Predmet.ProtuStrankaListFormated_1">
      <item>Stečajna masa iza USCS d. o. o. u stečaju Rijeka</item>
    </derivirana_varijabla>
  </DomainObject.Predmet.ProtuStrankaListFormated>
  <DomainObject.Predmet.ProtuStrankaListFormatedOIB>
    <izvorni_sadrzaj>
      <item>Stečajna masa iza USCS d. o. o. u stečaju Rijeka, OIB 91625655975</item>
    </izvorni_sadrzaj>
    <derivirana_varijabla naziv="DomainObject.Predmet.ProtuStrankaListFormatedOIB_1">
      <item>Stečajna masa iza USCS d. o. o. u stečaju Rijeka, OIB 91625655975</item>
    </derivirana_varijabla>
  </DomainObject.Predmet.ProtuStrankaListFormatedOIB>
  <DomainObject.Predmet.ProtuStrankaListFormatedWithAdress>
    <izvorni_sadrzaj>
      <item>Stečajna masa iza USCS d. o. o. u stečaju Rijeka, Trg svete Barbare 1, 51000 Rijeka</item>
    </izvorni_sadrzaj>
    <derivirana_varijabla naziv="DomainObject.Predmet.ProtuStrankaListFormatedWithAdress_1">
      <item>Stečajna masa iza USCS d. o. o. u stečaju Rijeka, Trg svete Barbare 1, 51000 Rijeka</item>
    </derivirana_varijabla>
  </DomainObject.Predmet.ProtuStrankaListFormatedWithAdress>
  <DomainObject.Predmet.ProtuStrankaListFormatedWithAdressOIB>
    <izvorni_sadrzaj>
      <item>Stečajna masa iza USCS d. o. o. u stečaju Rijeka, OIB 91625655975, Trg svete Barbare 1, 51000 Rijeka</item>
    </izvorni_sadrzaj>
    <derivirana_varijabla naziv="DomainObject.Predmet.ProtuStrankaListFormatedWithAdressOIB_1">
      <item>Stečajna masa iza USCS d. o. o. u stečaju Rijeka, OIB 91625655975, Trg svete Barbare 1, 51000 Rijeka</item>
    </derivirana_varijabla>
  </DomainObject.Predmet.ProtuStrankaListFormatedWithAdressOIB>
  <DomainObject.Predmet.ProtuStrankaListNazivFormated>
    <izvorni_sadrzaj>
      <item>Stečajna masa iza USCS d. o. o. u stečaju Rijeka</item>
    </izvorni_sadrzaj>
    <derivirana_varijabla naziv="DomainObject.Predmet.ProtuStrankaListNazivFormated_1">
      <item>Stečajna masa iza USCS d. o. o. u stečaju Rijeka</item>
    </derivirana_varijabla>
  </DomainObject.Predmet.ProtuStrankaListNazivFormated>
  <DomainObject.Predmet.ProtuStrankaListNazivFormatedOIB>
    <izvorni_sadrzaj>
      <item>Stečajna masa iza USCS d. o. o. u stečaju Rijeka, OIB 91625655975</item>
    </izvorni_sadrzaj>
    <derivirana_varijabla naziv="DomainObject.Predmet.ProtuStrankaListNazivFormatedOIB_1">
      <item>Stečajna masa iza USCS d. o. o. u stečaju Rijeka, OIB 91625655975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siječnja 2023.</izvorni_sadrzaj>
    <derivirana_varijabla naziv="DomainObject.Datum_1">19. siječnja 2023.</derivirana_varijabla>
  </DomainObject.Datum>
  <DomainObject.PoslovniBrojDokumenta>
    <izvorni_sadrzaj>St-393/2022-100</izvorni_sadrzaj>
    <derivirana_varijabla naziv="DomainObject.PoslovniBrojDokumenta_1">St-393/2022-100</derivirana_varijabla>
  </DomainObject.PoslovniBrojDokumenta>
  <DomainObject.Predmet.StrankaIDrugi>
    <izvorni_sadrzaj>Alein Khan</izvorni_sadrzaj>
    <derivirana_varijabla naziv="DomainObject.Predmet.StrankaIDrugi_1">Alein Khan</derivirana_varijabla>
  </DomainObject.Predmet.StrankaIDrugi>
  <DomainObject.Predmet.ProtustrankaIDrugi>
    <izvorni_sadrzaj>Stečajna masa iza USCS d. o. o. u stečaju Rijeka</izvorni_sadrzaj>
    <derivirana_varijabla naziv="DomainObject.Predmet.ProtustrankaIDrugi_1">Stečajna masa iza USCS d. o. o. u stečaju Rijeka</derivirana_varijabla>
  </DomainObject.Predmet.ProtustrankaIDrugi>
  <DomainObject.Predmet.StrankaIDrugiAdressOIB>
    <izvorni_sadrzaj>Alein Khan, OIB 25613472359, Osječka 42, 51000 Rijeka</izvorni_sadrzaj>
    <derivirana_varijabla naziv="DomainObject.Predmet.StrankaIDrugiAdressOIB_1">Alein Khan, OIB 25613472359, Osječka 42, 51000 Rijeka</derivirana_varijabla>
  </DomainObject.Predmet.StrankaIDrugiAdressOIB>
  <DomainObject.Predmet.ProtustrankaIDrugiAdressOIB>
    <izvorni_sadrzaj>Stečajna masa iza USCS d. o. o. u stečaju Rijeka, OIB 91625655975, Trg svete Barbare 1, 51000 Rijeka</izvorni_sadrzaj>
    <derivirana_varijabla naziv="DomainObject.Predmet.ProtustrankaIDrugiAdressOIB_1">Stečajna masa iza USCS d. o. o. u stečaju Rijeka, OIB 91625655975, Trg svete Barbare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Alein Khan</item>
      <item>Stečajna masa iza USCS d. o. o. u stečaju Rijeka</item>
    </izvorni_sadrzaj>
    <derivirana_varijabla naziv="DomainObject.Predmet.SudioniciListNaziv_1">
      <item>Alein Khan</item>
      <item>Stečajna masa iza USCS d. o. o. u stečaju Rijeka</item>
    </derivirana_varijabla>
  </DomainObject.Predmet.SudioniciListNaziv>
  <DomainObject.Predmet.SudioniciListAdressOIB>
    <izvorni_sadrzaj>
      <item>Alein Khan, OIB 25613472359, Osječka 42,51000 Rijeka</item>
      <item>Stečajna masa iza USCS d. o. o. u stečaju Rijeka, OIB 91625655975, Trg svete Barbare 1,51000 Rijeka</item>
    </izvorni_sadrzaj>
    <derivirana_varijabla naziv="DomainObject.Predmet.SudioniciListAdressOIB_1">
      <item>Alein Khan, OIB 25613472359, Osječka 42,51000 Rijeka</item>
      <item>Stečajna masa iza USCS d. o. o. u stečaju Rijeka, OIB 91625655975, Trg svete Barbare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25613472359</item>
      <item>, OIB 91625655975</item>
    </izvorni_sadrzaj>
    <derivirana_varijabla naziv="DomainObject.Predmet.SudioniciListNazivOIB_1">
      <item>, OIB 25613472359</item>
      <item>, OIB 91625655975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listopada 2022.</izvorni_sadrzaj>
    <derivirana_varijabla naziv="DomainObject.Predmet.DatumPocetkaProcesa_1">2. listopada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7</properties:Pages>
  <properties:Words>1964</properties:Words>
  <properties:Characters>11616</properties:Characters>
  <properties:Lines>326</properties:Lines>
  <properties:Paragraphs>107</properties:Paragraphs>
  <properties:TotalTime>71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13779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2023-01-19T07:22:00Z</dcterms:created>
  <dc:creator>drabar</dc:creator>
  <cp:lastModifiedBy>Sanja Prodan</cp:lastModifiedBy>
  <cp:lastPrinted>2021-08-03T11:54:00Z</cp:lastPrinted>
  <dcterms:modified xmlns:xsi="http://www.w3.org/2001/XMLSchema-instance" xsi:type="dcterms:W3CDTF">2023-01-19T12:19:00Z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St-393/2022-100 / Zapisnik - Ispitno ročište (St-393-2022-100 ispitno ročište uscs.docx)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7</vt:i4>
  </prop:property>
</prop:Properties>
</file>